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BCEA6" w14:textId="61021930" w:rsidR="0037141D" w:rsidRDefault="0037141D" w:rsidP="00B96244">
      <w:pPr>
        <w:autoSpaceDE w:val="0"/>
        <w:autoSpaceDN w:val="0"/>
        <w:adjustRightInd w:val="0"/>
        <w:spacing w:line="240" w:lineRule="auto"/>
        <w:jc w:val="both"/>
        <w:rPr>
          <w:rFonts w:eastAsia="Calibri" w:cs="Times New Roman"/>
          <w:b/>
          <w:sz w:val="22"/>
          <w:szCs w:val="22"/>
          <w:lang w:eastAsia="sl-SI"/>
        </w:rPr>
      </w:pPr>
      <w:r>
        <w:rPr>
          <w:rFonts w:eastAsia="Calibri" w:cs="Times New Roman"/>
          <w:b/>
          <w:sz w:val="22"/>
          <w:szCs w:val="22"/>
          <w:lang w:eastAsia="sl-SI"/>
        </w:rPr>
        <w:t>PRILOGA TAB 1</w:t>
      </w:r>
      <w:r w:rsidR="008E5D45">
        <w:rPr>
          <w:rFonts w:eastAsia="Calibri" w:cs="Times New Roman"/>
          <w:b/>
          <w:sz w:val="22"/>
          <w:szCs w:val="22"/>
          <w:lang w:eastAsia="sl-SI"/>
        </w:rPr>
        <w:t xml:space="preserve"> – Tehnične zahteve naročnika</w:t>
      </w:r>
    </w:p>
    <w:p w14:paraId="217796B1" w14:textId="77777777" w:rsidR="0037141D" w:rsidRDefault="0037141D" w:rsidP="00B96244">
      <w:pPr>
        <w:autoSpaceDE w:val="0"/>
        <w:autoSpaceDN w:val="0"/>
        <w:adjustRightInd w:val="0"/>
        <w:spacing w:line="240" w:lineRule="auto"/>
        <w:jc w:val="both"/>
        <w:rPr>
          <w:rFonts w:eastAsia="Calibri" w:cs="Times New Roman"/>
          <w:b/>
          <w:sz w:val="22"/>
          <w:szCs w:val="22"/>
          <w:lang w:eastAsia="sl-SI"/>
        </w:rPr>
      </w:pPr>
    </w:p>
    <w:p w14:paraId="7ABB7F40" w14:textId="77777777" w:rsidR="00DA0E8F" w:rsidRDefault="00DA0E8F" w:rsidP="00B96244">
      <w:pPr>
        <w:autoSpaceDE w:val="0"/>
        <w:autoSpaceDN w:val="0"/>
        <w:adjustRightInd w:val="0"/>
        <w:spacing w:line="240" w:lineRule="auto"/>
        <w:jc w:val="both"/>
        <w:rPr>
          <w:rFonts w:eastAsia="Calibri" w:cs="Times New Roman"/>
          <w:b/>
          <w:sz w:val="22"/>
          <w:szCs w:val="22"/>
          <w:lang w:eastAsia="sl-SI"/>
        </w:rPr>
      </w:pPr>
    </w:p>
    <w:p w14:paraId="03ED2286" w14:textId="5A89FCFE" w:rsidR="00236201" w:rsidRPr="00823662" w:rsidRDefault="008C421A" w:rsidP="00B96244">
      <w:pPr>
        <w:autoSpaceDE w:val="0"/>
        <w:autoSpaceDN w:val="0"/>
        <w:adjustRightInd w:val="0"/>
        <w:spacing w:line="240" w:lineRule="auto"/>
        <w:jc w:val="both"/>
        <w:rPr>
          <w:rFonts w:eastAsia="Calibri" w:cs="Times New Roman"/>
          <w:b/>
          <w:sz w:val="22"/>
          <w:szCs w:val="22"/>
        </w:rPr>
      </w:pPr>
      <w:r w:rsidRPr="00823662">
        <w:rPr>
          <w:rFonts w:eastAsia="Calibri" w:cs="Times New Roman"/>
          <w:b/>
          <w:sz w:val="22"/>
          <w:szCs w:val="22"/>
          <w:lang w:eastAsia="sl-SI"/>
        </w:rPr>
        <w:t xml:space="preserve">PREDMET JAVNEGA NAROČILA: </w:t>
      </w:r>
      <w:bookmarkStart w:id="0" w:name="_Hlk222561239"/>
      <w:r w:rsidR="00CB38D4">
        <w:rPr>
          <w:rFonts w:eastAsia="Calibri" w:cs="Times New Roman"/>
          <w:b/>
          <w:sz w:val="22"/>
          <w:szCs w:val="22"/>
        </w:rPr>
        <w:t xml:space="preserve">Nakup prikolice </w:t>
      </w:r>
      <w:r w:rsidR="00823662" w:rsidRPr="00823662">
        <w:rPr>
          <w:rFonts w:eastAsia="Calibri" w:cs="Times New Roman"/>
          <w:b/>
          <w:sz w:val="22"/>
          <w:szCs w:val="22"/>
        </w:rPr>
        <w:t xml:space="preserve">za </w:t>
      </w:r>
      <w:r w:rsidR="00CB38D4">
        <w:rPr>
          <w:rFonts w:eastAsia="Calibri" w:cs="Times New Roman"/>
          <w:b/>
          <w:sz w:val="22"/>
          <w:szCs w:val="22"/>
        </w:rPr>
        <w:t xml:space="preserve">reševanje ob </w:t>
      </w:r>
      <w:r w:rsidR="00823662" w:rsidRPr="00823662">
        <w:rPr>
          <w:rFonts w:eastAsia="Calibri" w:cs="Times New Roman"/>
          <w:b/>
          <w:sz w:val="22"/>
          <w:szCs w:val="22"/>
        </w:rPr>
        <w:t>množičn</w:t>
      </w:r>
      <w:r w:rsidR="00CB38D4">
        <w:rPr>
          <w:rFonts w:eastAsia="Calibri" w:cs="Times New Roman"/>
          <w:b/>
          <w:sz w:val="22"/>
          <w:szCs w:val="22"/>
        </w:rPr>
        <w:t>ih</w:t>
      </w:r>
      <w:r w:rsidR="00823662" w:rsidRPr="00823662">
        <w:rPr>
          <w:rFonts w:eastAsia="Calibri" w:cs="Times New Roman"/>
          <w:b/>
          <w:sz w:val="22"/>
          <w:szCs w:val="22"/>
        </w:rPr>
        <w:t xml:space="preserve"> nesreč</w:t>
      </w:r>
      <w:r w:rsidR="00CB38D4">
        <w:rPr>
          <w:rFonts w:eastAsia="Calibri" w:cs="Times New Roman"/>
          <w:b/>
          <w:sz w:val="22"/>
          <w:szCs w:val="22"/>
        </w:rPr>
        <w:t>ah</w:t>
      </w:r>
      <w:bookmarkEnd w:id="0"/>
    </w:p>
    <w:p w14:paraId="57510D92" w14:textId="77777777" w:rsidR="0037141D" w:rsidRDefault="0037141D" w:rsidP="00BF7D3E">
      <w:pPr>
        <w:autoSpaceDE w:val="0"/>
        <w:autoSpaceDN w:val="0"/>
        <w:adjustRightInd w:val="0"/>
        <w:spacing w:line="240" w:lineRule="auto"/>
        <w:ind w:left="567" w:hanging="567"/>
        <w:jc w:val="both"/>
        <w:rPr>
          <w:rFonts w:eastAsia="Calibri" w:cs="Times New Roman"/>
          <w:b/>
          <w:sz w:val="22"/>
          <w:szCs w:val="22"/>
          <w:lang w:eastAsia="sl-SI"/>
        </w:rPr>
      </w:pPr>
    </w:p>
    <w:p w14:paraId="3B521651" w14:textId="060DB86F" w:rsidR="00BF7D3E" w:rsidRPr="00B96244" w:rsidRDefault="008C421A" w:rsidP="00BF7D3E">
      <w:pPr>
        <w:autoSpaceDE w:val="0"/>
        <w:autoSpaceDN w:val="0"/>
        <w:adjustRightInd w:val="0"/>
        <w:spacing w:line="240" w:lineRule="auto"/>
        <w:ind w:left="567" w:hanging="567"/>
        <w:jc w:val="both"/>
        <w:rPr>
          <w:rFonts w:eastAsia="Calibri" w:cs="Times New Roman"/>
          <w:b/>
          <w:sz w:val="22"/>
          <w:szCs w:val="22"/>
          <w:lang w:eastAsia="sl-SI"/>
        </w:rPr>
      </w:pPr>
      <w:r w:rsidRPr="00BF7D3E">
        <w:rPr>
          <w:rFonts w:eastAsia="Calibri" w:cs="Times New Roman"/>
          <w:b/>
          <w:sz w:val="22"/>
          <w:szCs w:val="22"/>
          <w:lang w:eastAsia="sl-SI"/>
        </w:rPr>
        <w:t xml:space="preserve">Zahtevana količina: </w:t>
      </w:r>
      <w:r w:rsidR="007C2A26">
        <w:rPr>
          <w:rFonts w:eastAsia="Calibri" w:cs="Times New Roman"/>
          <w:b/>
          <w:sz w:val="22"/>
          <w:szCs w:val="22"/>
          <w:lang w:eastAsia="sl-SI"/>
        </w:rPr>
        <w:t xml:space="preserve"> </w:t>
      </w:r>
      <w:r w:rsidR="00CB38D4">
        <w:rPr>
          <w:rFonts w:eastAsia="Calibri" w:cs="Times New Roman"/>
          <w:b/>
          <w:bCs/>
          <w:sz w:val="22"/>
          <w:szCs w:val="22"/>
          <w:u w:val="single"/>
          <w:lang w:eastAsia="sl-SI"/>
        </w:rPr>
        <w:t>2</w:t>
      </w:r>
      <w:r w:rsidR="00823662" w:rsidRPr="00B96244">
        <w:rPr>
          <w:rFonts w:eastAsia="Calibri" w:cs="Times New Roman"/>
          <w:b/>
          <w:bCs/>
          <w:sz w:val="22"/>
          <w:szCs w:val="22"/>
          <w:u w:val="single"/>
          <w:lang w:eastAsia="sl-SI"/>
        </w:rPr>
        <w:t xml:space="preserve"> </w:t>
      </w:r>
      <w:r w:rsidR="00C64FC5" w:rsidRPr="00B96244">
        <w:rPr>
          <w:rFonts w:eastAsia="Calibri" w:cs="Times New Roman"/>
          <w:b/>
          <w:bCs/>
          <w:sz w:val="22"/>
          <w:szCs w:val="22"/>
          <w:u w:val="single"/>
          <w:lang w:eastAsia="sl-SI"/>
        </w:rPr>
        <w:t>kos</w:t>
      </w:r>
      <w:r w:rsidR="00DA0E8F">
        <w:rPr>
          <w:rFonts w:eastAsia="Calibri" w:cs="Times New Roman"/>
          <w:b/>
          <w:bCs/>
          <w:sz w:val="22"/>
          <w:szCs w:val="22"/>
          <w:u w:val="single"/>
          <w:lang w:eastAsia="sl-SI"/>
        </w:rPr>
        <w:t>a</w:t>
      </w:r>
    </w:p>
    <w:p w14:paraId="572EFEA3" w14:textId="77777777" w:rsidR="00BF7D3E" w:rsidRPr="00BF7D3E" w:rsidRDefault="00BF7D3E" w:rsidP="00BF7D3E">
      <w:pPr>
        <w:autoSpaceDE w:val="0"/>
        <w:autoSpaceDN w:val="0"/>
        <w:adjustRightInd w:val="0"/>
        <w:spacing w:line="240" w:lineRule="auto"/>
        <w:jc w:val="both"/>
        <w:rPr>
          <w:rFonts w:eastAsia="Calibri" w:cs="Times New Roman"/>
          <w:b/>
          <w:bCs/>
          <w:szCs w:val="20"/>
        </w:rPr>
      </w:pPr>
    </w:p>
    <w:tbl>
      <w:tblPr>
        <w:tblW w:w="14459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8647"/>
      </w:tblGrid>
      <w:tr w:rsidR="002844D6" w14:paraId="1BDB5D0E" w14:textId="77777777" w:rsidTr="000F0062">
        <w:trPr>
          <w:cantSplit/>
          <w:trHeight w:val="480"/>
        </w:trPr>
        <w:tc>
          <w:tcPr>
            <w:tcW w:w="5812" w:type="dxa"/>
            <w:vAlign w:val="center"/>
          </w:tcPr>
          <w:p w14:paraId="40EB8B8E" w14:textId="77777777" w:rsidR="00BF7D3E" w:rsidRPr="00BF7D3E" w:rsidRDefault="008C421A" w:rsidP="00BF7D3E">
            <w:pPr>
              <w:spacing w:line="240" w:lineRule="auto"/>
              <w:jc w:val="both"/>
              <w:rPr>
                <w:rFonts w:eastAsia="Calibri" w:cs="Times New Roman"/>
                <w:b/>
                <w:szCs w:val="20"/>
              </w:rPr>
            </w:pPr>
            <w:r w:rsidRPr="00BF7D3E">
              <w:rPr>
                <w:rFonts w:eastAsia="Calibri" w:cs="Times New Roman"/>
                <w:b/>
                <w:szCs w:val="20"/>
              </w:rPr>
              <w:t>PONUDNIK:</w:t>
            </w:r>
          </w:p>
        </w:tc>
        <w:sdt>
          <w:sdtPr>
            <w:rPr>
              <w:rFonts w:eastAsia="Calibri" w:cs="Times New Roman"/>
              <w:b/>
              <w:szCs w:val="20"/>
            </w:rPr>
            <w:id w:val="1565459709"/>
            <w:placeholder>
              <w:docPart w:val="7D4604A48C8944649CCD04F987AB74AA"/>
            </w:placeholder>
            <w:showingPlcHdr/>
          </w:sdtPr>
          <w:sdtEndPr/>
          <w:sdtContent>
            <w:tc>
              <w:tcPr>
                <w:tcW w:w="8647" w:type="dxa"/>
                <w:vAlign w:val="center"/>
              </w:tcPr>
              <w:p w14:paraId="2755A659" w14:textId="77777777" w:rsidR="00BF7D3E" w:rsidRPr="00BF7D3E" w:rsidRDefault="008C421A" w:rsidP="00BF7D3E">
                <w:pPr>
                  <w:spacing w:line="240" w:lineRule="auto"/>
                  <w:jc w:val="both"/>
                  <w:rPr>
                    <w:rFonts w:eastAsia="Calibri" w:cs="Times New Roman"/>
                    <w:b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Kliknite tukaj, če želite vnesti besedilo.</w:t>
                </w:r>
              </w:p>
            </w:tc>
          </w:sdtContent>
        </w:sdt>
      </w:tr>
      <w:tr w:rsidR="002844D6" w14:paraId="388A98D6" w14:textId="77777777" w:rsidTr="000F0062">
        <w:trPr>
          <w:cantSplit/>
          <w:trHeight w:val="545"/>
        </w:trPr>
        <w:tc>
          <w:tcPr>
            <w:tcW w:w="5812" w:type="dxa"/>
            <w:vAlign w:val="center"/>
          </w:tcPr>
          <w:p w14:paraId="498DA8D1" w14:textId="77777777" w:rsidR="00BF7D3E" w:rsidRPr="00BF7D3E" w:rsidRDefault="008C421A" w:rsidP="00BF7D3E">
            <w:pPr>
              <w:spacing w:line="240" w:lineRule="auto"/>
              <w:jc w:val="both"/>
              <w:rPr>
                <w:rFonts w:eastAsia="Calibri" w:cs="Times New Roman"/>
                <w:b/>
                <w:szCs w:val="20"/>
              </w:rPr>
            </w:pPr>
            <w:r w:rsidRPr="00BF7D3E">
              <w:rPr>
                <w:rFonts w:eastAsia="Calibri" w:cs="Times New Roman"/>
                <w:b/>
                <w:szCs w:val="20"/>
              </w:rPr>
              <w:t>ZNAMKA PRIKOLICE:</w:t>
            </w:r>
          </w:p>
        </w:tc>
        <w:sdt>
          <w:sdtPr>
            <w:rPr>
              <w:rFonts w:eastAsia="Calibri" w:cs="Times New Roman"/>
              <w:b/>
              <w:szCs w:val="20"/>
            </w:rPr>
            <w:id w:val="-1697385805"/>
            <w:placeholder>
              <w:docPart w:val="B4A7DDADBBBA4E5696350889C9037807"/>
            </w:placeholder>
            <w:showingPlcHdr/>
          </w:sdtPr>
          <w:sdtEndPr/>
          <w:sdtContent>
            <w:tc>
              <w:tcPr>
                <w:tcW w:w="8647" w:type="dxa"/>
                <w:vAlign w:val="center"/>
              </w:tcPr>
              <w:p w14:paraId="5A9245BF" w14:textId="77777777" w:rsidR="00BF7D3E" w:rsidRPr="00BF7D3E" w:rsidRDefault="008C421A" w:rsidP="00BF7D3E">
                <w:pPr>
                  <w:spacing w:line="240" w:lineRule="auto"/>
                  <w:jc w:val="both"/>
                  <w:rPr>
                    <w:rFonts w:eastAsia="Calibri" w:cs="Times New Roman"/>
                    <w:b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Kliknite tukaj, če želite vnesti besedilo.</w:t>
                </w:r>
              </w:p>
            </w:tc>
          </w:sdtContent>
        </w:sdt>
      </w:tr>
      <w:tr w:rsidR="002844D6" w14:paraId="55CE5645" w14:textId="77777777" w:rsidTr="000F0062">
        <w:trPr>
          <w:cantSplit/>
          <w:trHeight w:val="525"/>
        </w:trPr>
        <w:tc>
          <w:tcPr>
            <w:tcW w:w="5812" w:type="dxa"/>
            <w:vAlign w:val="center"/>
          </w:tcPr>
          <w:p w14:paraId="38162B86" w14:textId="77777777" w:rsidR="00BF7D3E" w:rsidRPr="00BF7D3E" w:rsidRDefault="008C421A" w:rsidP="00BF7D3E">
            <w:pPr>
              <w:spacing w:line="240" w:lineRule="auto"/>
              <w:rPr>
                <w:rFonts w:eastAsia="Calibri" w:cs="Times New Roman"/>
                <w:b/>
                <w:szCs w:val="20"/>
              </w:rPr>
            </w:pPr>
            <w:r w:rsidRPr="00BF7D3E">
              <w:rPr>
                <w:rFonts w:eastAsia="Calibri" w:cs="Times New Roman"/>
                <w:b/>
                <w:szCs w:val="20"/>
              </w:rPr>
              <w:t>PONUJENI TIP in MODEL PRIKOLICE:</w:t>
            </w:r>
            <w:r w:rsidRPr="00BF7D3E">
              <w:rPr>
                <w:rFonts w:eastAsia="Calibri" w:cs="Times New Roman"/>
                <w:b/>
                <w:szCs w:val="20"/>
              </w:rPr>
              <w:br/>
              <w:t>(popolna oznaka)</w:t>
            </w:r>
          </w:p>
        </w:tc>
        <w:sdt>
          <w:sdtPr>
            <w:rPr>
              <w:rFonts w:eastAsia="Calibri" w:cs="Times New Roman"/>
              <w:b/>
              <w:szCs w:val="20"/>
            </w:rPr>
            <w:id w:val="821932926"/>
            <w:placeholder>
              <w:docPart w:val="DED7E18747AB461EA82FB9CA83051848"/>
            </w:placeholder>
            <w:showingPlcHdr/>
          </w:sdtPr>
          <w:sdtEndPr/>
          <w:sdtContent>
            <w:tc>
              <w:tcPr>
                <w:tcW w:w="8647" w:type="dxa"/>
                <w:vAlign w:val="center"/>
              </w:tcPr>
              <w:p w14:paraId="45908F18" w14:textId="77777777" w:rsidR="00BF7D3E" w:rsidRPr="00BF7D3E" w:rsidRDefault="008C421A" w:rsidP="00BF7D3E">
                <w:pPr>
                  <w:spacing w:line="240" w:lineRule="auto"/>
                  <w:jc w:val="both"/>
                  <w:rPr>
                    <w:rFonts w:eastAsia="Calibri" w:cs="Times New Roman"/>
                    <w:b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Kliknite tukaj, če želite vnesti besedilo.</w:t>
                </w:r>
              </w:p>
            </w:tc>
          </w:sdtContent>
        </w:sdt>
      </w:tr>
    </w:tbl>
    <w:p w14:paraId="67D08B00" w14:textId="77777777" w:rsidR="00BF7D3E" w:rsidRPr="00BF7D3E" w:rsidRDefault="00BF7D3E" w:rsidP="00BF7D3E">
      <w:pPr>
        <w:spacing w:line="240" w:lineRule="auto"/>
        <w:jc w:val="both"/>
        <w:rPr>
          <w:rFonts w:eastAsia="Calibri" w:cs="Times New Roman"/>
          <w:szCs w:val="20"/>
        </w:rPr>
      </w:pPr>
    </w:p>
    <w:p w14:paraId="78626AE7" w14:textId="77777777" w:rsidR="00DA0E8F" w:rsidRDefault="00DA0E8F" w:rsidP="00BF7D3E">
      <w:pPr>
        <w:autoSpaceDE w:val="0"/>
        <w:autoSpaceDN w:val="0"/>
        <w:adjustRightInd w:val="0"/>
        <w:spacing w:line="240" w:lineRule="auto"/>
        <w:jc w:val="both"/>
        <w:rPr>
          <w:rFonts w:eastAsia="Calibri" w:cs="Times New Roman"/>
          <w:b/>
          <w:sz w:val="22"/>
          <w:szCs w:val="22"/>
          <w:lang w:eastAsia="sl-SI"/>
        </w:rPr>
      </w:pPr>
    </w:p>
    <w:p w14:paraId="46717B75" w14:textId="5769294E" w:rsidR="00BF7D3E" w:rsidRDefault="008C421A" w:rsidP="00BF7D3E">
      <w:pPr>
        <w:autoSpaceDE w:val="0"/>
        <w:autoSpaceDN w:val="0"/>
        <w:adjustRightInd w:val="0"/>
        <w:spacing w:line="240" w:lineRule="auto"/>
        <w:jc w:val="both"/>
        <w:rPr>
          <w:rFonts w:eastAsia="Calibri" w:cs="Times New Roman"/>
          <w:b/>
          <w:sz w:val="22"/>
          <w:szCs w:val="22"/>
          <w:lang w:eastAsia="sl-SI"/>
        </w:rPr>
      </w:pPr>
      <w:r w:rsidRPr="00BF7D3E">
        <w:rPr>
          <w:rFonts w:eastAsia="Calibri" w:cs="Times New Roman"/>
          <w:b/>
          <w:sz w:val="22"/>
          <w:szCs w:val="22"/>
          <w:lang w:eastAsia="sl-SI"/>
        </w:rPr>
        <w:t>Tabela tehničnih zahtev naročnika</w:t>
      </w:r>
    </w:p>
    <w:p w14:paraId="1CBFBFE3" w14:textId="77777777" w:rsidR="003F048F" w:rsidRPr="00C40B56" w:rsidRDefault="003F048F" w:rsidP="003F048F">
      <w:pPr>
        <w:autoSpaceDE w:val="0"/>
        <w:autoSpaceDN w:val="0"/>
        <w:adjustRightInd w:val="0"/>
        <w:spacing w:line="240" w:lineRule="auto"/>
        <w:jc w:val="both"/>
        <w:rPr>
          <w:b/>
          <w:sz w:val="22"/>
          <w:szCs w:val="22"/>
        </w:rPr>
      </w:pPr>
    </w:p>
    <w:tbl>
      <w:tblPr>
        <w:tblpPr w:leftFromText="141" w:rightFromText="141" w:vertAnchor="text" w:tblpX="75" w:tblpY="1"/>
        <w:tblOverlap w:val="never"/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788"/>
        <w:gridCol w:w="2268"/>
        <w:gridCol w:w="2410"/>
      </w:tblGrid>
      <w:tr w:rsidR="000F0062" w:rsidRPr="00C40B56" w14:paraId="1581A841" w14:textId="77777777" w:rsidTr="00B55C16">
        <w:trPr>
          <w:trHeight w:val="719"/>
          <w:tblHeader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312642" w14:textId="77777777" w:rsidR="000F0062" w:rsidRPr="00C40B56" w:rsidRDefault="000F0062" w:rsidP="000F0062">
            <w:pPr>
              <w:rPr>
                <w:szCs w:val="20"/>
              </w:rPr>
            </w:pPr>
            <w:proofErr w:type="spellStart"/>
            <w:r w:rsidRPr="00C40B56">
              <w:rPr>
                <w:b/>
                <w:i/>
                <w:iCs/>
                <w:szCs w:val="20"/>
              </w:rPr>
              <w:t>Zap</w:t>
            </w:r>
            <w:proofErr w:type="spellEnd"/>
            <w:r w:rsidRPr="00C40B56">
              <w:rPr>
                <w:b/>
                <w:i/>
                <w:iCs/>
                <w:szCs w:val="20"/>
              </w:rPr>
              <w:t>. št.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956DB3" w14:textId="77777777" w:rsidR="000F0062" w:rsidRPr="00C40B56" w:rsidRDefault="000F0062" w:rsidP="000F0062">
            <w:pPr>
              <w:rPr>
                <w:b/>
                <w:i/>
                <w:iCs/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Zahteve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9E1696" w14:textId="779A2BB7" w:rsidR="000F0062" w:rsidRPr="00C40B56" w:rsidRDefault="000F0062" w:rsidP="000F0062">
            <w:pPr>
              <w:rPr>
                <w:b/>
                <w:i/>
                <w:iCs/>
                <w:szCs w:val="20"/>
              </w:rPr>
            </w:pPr>
            <w:r w:rsidRPr="00BF7D3E">
              <w:rPr>
                <w:rFonts w:eastAsia="Calibri" w:cs="Times New Roman"/>
                <w:b/>
                <w:i/>
                <w:iCs/>
                <w:szCs w:val="20"/>
              </w:rPr>
              <w:t>OBVEZEN odgovor  -  dejanske vrednosti oz. podatki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07BA8B" w14:textId="77777777" w:rsidR="000F0062" w:rsidRPr="00BF7D3E" w:rsidRDefault="000F0062" w:rsidP="000F0062">
            <w:pPr>
              <w:spacing w:line="240" w:lineRule="auto"/>
              <w:jc w:val="both"/>
              <w:rPr>
                <w:rFonts w:eastAsia="Calibri" w:cs="Times New Roman"/>
                <w:b/>
                <w:i/>
                <w:iCs/>
                <w:szCs w:val="20"/>
              </w:rPr>
            </w:pPr>
            <w:r w:rsidRPr="00BF7D3E">
              <w:rPr>
                <w:rFonts w:eastAsia="Calibri" w:cs="Times New Roman"/>
                <w:b/>
                <w:i/>
                <w:iCs/>
                <w:szCs w:val="20"/>
              </w:rPr>
              <w:t>Razvidnost odgovora:</w:t>
            </w:r>
          </w:p>
          <w:p w14:paraId="5705D322" w14:textId="488C42E2" w:rsidR="000F0062" w:rsidRPr="00982554" w:rsidRDefault="000F0062" w:rsidP="000F0062">
            <w:pPr>
              <w:rPr>
                <w:b/>
                <w:i/>
                <w:iCs/>
                <w:szCs w:val="20"/>
              </w:rPr>
            </w:pPr>
            <w:r w:rsidRPr="00BF7D3E">
              <w:rPr>
                <w:rFonts w:eastAsia="Calibri" w:cs="Times New Roman"/>
                <w:b/>
                <w:i/>
                <w:iCs/>
                <w:szCs w:val="20"/>
              </w:rPr>
              <w:t>priloga / stran</w:t>
            </w:r>
          </w:p>
        </w:tc>
      </w:tr>
      <w:tr w:rsidR="003F048F" w:rsidRPr="00C40B56" w14:paraId="57B2AD13" w14:textId="77777777" w:rsidTr="00B55C16">
        <w:trPr>
          <w:tblHeader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A20847B" w14:textId="77777777" w:rsidR="003F048F" w:rsidRPr="00C40B56" w:rsidRDefault="003F048F" w:rsidP="00650317">
            <w:pPr>
              <w:jc w:val="center"/>
              <w:rPr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87255F" w14:textId="77777777" w:rsidR="003F048F" w:rsidRPr="00C40B56" w:rsidRDefault="003F048F" w:rsidP="00650317">
            <w:pPr>
              <w:jc w:val="center"/>
              <w:rPr>
                <w:b/>
                <w:i/>
                <w:iCs/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B17A51" w14:textId="77777777" w:rsidR="003F048F" w:rsidRPr="00C40B56" w:rsidRDefault="003F048F" w:rsidP="00650317">
            <w:pPr>
              <w:jc w:val="center"/>
              <w:rPr>
                <w:b/>
                <w:i/>
                <w:iCs/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6F4B90" w14:textId="47491DA1" w:rsidR="003F048F" w:rsidRPr="00C668FB" w:rsidRDefault="005B53F1" w:rsidP="00650317">
            <w:pPr>
              <w:jc w:val="center"/>
              <w:rPr>
                <w:b/>
                <w:i/>
                <w:iCs/>
                <w:szCs w:val="20"/>
              </w:rPr>
            </w:pPr>
            <w:r>
              <w:rPr>
                <w:b/>
                <w:i/>
                <w:iCs/>
                <w:szCs w:val="20"/>
              </w:rPr>
              <w:t>4</w:t>
            </w:r>
          </w:p>
        </w:tc>
      </w:tr>
      <w:tr w:rsidR="003F048F" w:rsidRPr="00C40B56" w14:paraId="7723E0F9" w14:textId="77777777" w:rsidTr="00B55C16">
        <w:trPr>
          <w:trHeight w:val="369"/>
        </w:trPr>
        <w:tc>
          <w:tcPr>
            <w:tcW w:w="988" w:type="dxa"/>
            <w:shd w:val="clear" w:color="auto" w:fill="D9D9D9"/>
            <w:vAlign w:val="center"/>
          </w:tcPr>
          <w:p w14:paraId="7CA6A2F7" w14:textId="77777777" w:rsidR="003F048F" w:rsidRPr="00C40B56" w:rsidRDefault="003F048F" w:rsidP="00650317">
            <w:pPr>
              <w:jc w:val="center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1.</w:t>
            </w:r>
          </w:p>
        </w:tc>
        <w:tc>
          <w:tcPr>
            <w:tcW w:w="8788" w:type="dxa"/>
            <w:shd w:val="clear" w:color="auto" w:fill="D9D9D9"/>
            <w:vAlign w:val="center"/>
          </w:tcPr>
          <w:p w14:paraId="1FC6E19B" w14:textId="77777777" w:rsidR="003F048F" w:rsidRPr="00C40B56" w:rsidRDefault="003F048F" w:rsidP="00650317">
            <w:pPr>
              <w:jc w:val="both"/>
              <w:rPr>
                <w:b/>
                <w:iCs/>
                <w:szCs w:val="20"/>
              </w:rPr>
            </w:pPr>
            <w:r w:rsidRPr="00C40B56">
              <w:rPr>
                <w:b/>
                <w:iCs/>
                <w:szCs w:val="20"/>
              </w:rPr>
              <w:t>Področje in namen uporabe:</w:t>
            </w:r>
          </w:p>
        </w:tc>
        <w:tc>
          <w:tcPr>
            <w:tcW w:w="2268" w:type="dxa"/>
            <w:shd w:val="clear" w:color="auto" w:fill="D9D9D9"/>
          </w:tcPr>
          <w:p w14:paraId="2BC9C529" w14:textId="77777777" w:rsidR="003F048F" w:rsidRPr="00C40B56" w:rsidRDefault="003F048F" w:rsidP="00650317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410" w:type="dxa"/>
            <w:shd w:val="clear" w:color="auto" w:fill="D9D9D9"/>
          </w:tcPr>
          <w:p w14:paraId="140AA335" w14:textId="77777777" w:rsidR="003F048F" w:rsidRPr="00C668FB" w:rsidRDefault="003F048F" w:rsidP="00650317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3F048F" w:rsidRPr="00C40B56" w14:paraId="44B1D844" w14:textId="77777777" w:rsidTr="00B55C16">
        <w:trPr>
          <w:trHeight w:val="369"/>
        </w:trPr>
        <w:tc>
          <w:tcPr>
            <w:tcW w:w="988" w:type="dxa"/>
            <w:shd w:val="clear" w:color="auto" w:fill="D9D9D9"/>
            <w:vAlign w:val="center"/>
          </w:tcPr>
          <w:p w14:paraId="367A9D8E" w14:textId="77777777" w:rsidR="003F048F" w:rsidRPr="00C40B56" w:rsidRDefault="003F048F" w:rsidP="00650317">
            <w:pPr>
              <w:jc w:val="center"/>
              <w:rPr>
                <w:szCs w:val="20"/>
              </w:rPr>
            </w:pPr>
            <w:bookmarkStart w:id="1" w:name="_Hlk222568430"/>
            <w:r w:rsidRPr="00C40B56">
              <w:rPr>
                <w:szCs w:val="20"/>
              </w:rPr>
              <w:t>1.1</w:t>
            </w:r>
          </w:p>
        </w:tc>
        <w:tc>
          <w:tcPr>
            <w:tcW w:w="8788" w:type="dxa"/>
            <w:shd w:val="clear" w:color="auto" w:fill="D9D9D9"/>
            <w:vAlign w:val="center"/>
          </w:tcPr>
          <w:p w14:paraId="4346115B" w14:textId="73BB56F1" w:rsidR="000F0062" w:rsidRPr="000F0062" w:rsidRDefault="000F0062" w:rsidP="000F0062">
            <w:pPr>
              <w:pStyle w:val="Glava"/>
              <w:tabs>
                <w:tab w:val="center" w:pos="1418"/>
              </w:tabs>
              <w:jc w:val="both"/>
              <w:outlineLvl w:val="0"/>
              <w:rPr>
                <w:szCs w:val="20"/>
              </w:rPr>
            </w:pPr>
            <w:bookmarkStart w:id="2" w:name="_Hlk222568469"/>
            <w:r w:rsidRPr="000F0062">
              <w:rPr>
                <w:szCs w:val="20"/>
              </w:rPr>
              <w:t xml:space="preserve">Osnovni namen prikolice za reševanje ob množičnih nesrečah (v nadaljevanju: PMN) je na </w:t>
            </w:r>
            <w:r>
              <w:rPr>
                <w:szCs w:val="20"/>
              </w:rPr>
              <w:t xml:space="preserve">samem </w:t>
            </w:r>
            <w:r w:rsidRPr="000F0062">
              <w:rPr>
                <w:szCs w:val="20"/>
              </w:rPr>
              <w:t xml:space="preserve">kraju nesreče zagotoviti potrebno dodatno opremo, ki jo potrebujejo </w:t>
            </w:r>
            <w:r>
              <w:rPr>
                <w:szCs w:val="20"/>
              </w:rPr>
              <w:t>reševalne službe</w:t>
            </w:r>
            <w:r w:rsidRPr="000F0062">
              <w:rPr>
                <w:szCs w:val="20"/>
              </w:rPr>
              <w:t>, ki prv</w:t>
            </w:r>
            <w:r>
              <w:rPr>
                <w:szCs w:val="20"/>
              </w:rPr>
              <w:t>e</w:t>
            </w:r>
            <w:r w:rsidRPr="000F0062">
              <w:rPr>
                <w:szCs w:val="20"/>
              </w:rPr>
              <w:t xml:space="preserve"> ukrepajo na kraju dogodka. Izkušnje z intervencij ob množičnih nesrečah </w:t>
            </w:r>
            <w:r w:rsidR="009F3811">
              <w:rPr>
                <w:szCs w:val="20"/>
              </w:rPr>
              <w:t>(</w:t>
            </w:r>
            <w:r>
              <w:rPr>
                <w:szCs w:val="20"/>
              </w:rPr>
              <w:t xml:space="preserve">npr. </w:t>
            </w:r>
            <w:r w:rsidR="009F3811">
              <w:rPr>
                <w:szCs w:val="20"/>
              </w:rPr>
              <w:t xml:space="preserve">nesreče </w:t>
            </w:r>
            <w:r w:rsidRPr="000F0062">
              <w:rPr>
                <w:szCs w:val="20"/>
              </w:rPr>
              <w:t>na avtocestah</w:t>
            </w:r>
            <w:r w:rsidR="009F3811">
              <w:rPr>
                <w:szCs w:val="20"/>
              </w:rPr>
              <w:t>, potresi, idr.)</w:t>
            </w:r>
            <w:r w:rsidRPr="000F0062">
              <w:rPr>
                <w:szCs w:val="20"/>
              </w:rPr>
              <w:t xml:space="preserve"> in izkušnje iz vaj so pokazale, da oprema ki jo imajo reševalne </w:t>
            </w:r>
            <w:r>
              <w:rPr>
                <w:szCs w:val="20"/>
              </w:rPr>
              <w:t>službe</w:t>
            </w:r>
            <w:r w:rsidRPr="000F0062">
              <w:rPr>
                <w:szCs w:val="20"/>
              </w:rPr>
              <w:t>, ki prve posredujejo ob nesreč</w:t>
            </w:r>
            <w:r>
              <w:rPr>
                <w:szCs w:val="20"/>
              </w:rPr>
              <w:t>ah</w:t>
            </w:r>
            <w:r w:rsidRPr="000F0062">
              <w:rPr>
                <w:szCs w:val="20"/>
              </w:rPr>
              <w:t xml:space="preserve">, ni zadostna za reševanje in oskrbo večjega števila poškodovanih. </w:t>
            </w:r>
          </w:p>
          <w:p w14:paraId="18FB160C" w14:textId="587E7CCC" w:rsidR="003F048F" w:rsidRPr="009F3811" w:rsidRDefault="000F0062" w:rsidP="000F0062">
            <w:pPr>
              <w:pStyle w:val="Glava"/>
              <w:tabs>
                <w:tab w:val="center" w:pos="1418"/>
              </w:tabs>
              <w:jc w:val="both"/>
              <w:outlineLvl w:val="0"/>
              <w:rPr>
                <w:szCs w:val="20"/>
                <w:lang w:val="pt-PT"/>
              </w:rPr>
            </w:pPr>
            <w:r w:rsidRPr="000F0062">
              <w:rPr>
                <w:szCs w:val="20"/>
              </w:rPr>
              <w:t>Ob množičnih nesrečah so prv</w:t>
            </w:r>
            <w:r w:rsidR="009F3811">
              <w:rPr>
                <w:szCs w:val="20"/>
              </w:rPr>
              <w:t>e</w:t>
            </w:r>
            <w:r w:rsidRPr="000F0062">
              <w:rPr>
                <w:szCs w:val="20"/>
              </w:rPr>
              <w:t xml:space="preserve"> na mestu </w:t>
            </w:r>
            <w:r w:rsidR="009F3811">
              <w:rPr>
                <w:szCs w:val="20"/>
              </w:rPr>
              <w:t xml:space="preserve">nesreče </w:t>
            </w:r>
            <w:r w:rsidRPr="000F0062">
              <w:rPr>
                <w:szCs w:val="20"/>
              </w:rPr>
              <w:t xml:space="preserve">reševanja ekipe nujne medicinske pomoči, gasilci in policija. Delo teh treh </w:t>
            </w:r>
            <w:r w:rsidR="009F3811">
              <w:rPr>
                <w:szCs w:val="20"/>
              </w:rPr>
              <w:t xml:space="preserve">reševalnih </w:t>
            </w:r>
            <w:r w:rsidRPr="000F0062">
              <w:rPr>
                <w:szCs w:val="20"/>
              </w:rPr>
              <w:t>služb se pri reševanju prekriva in dopolnjuje, zato sta sodelovanje in usklajeno delovanje ključnega pomena. Reševanje v širšem smislu ne zajema samo medicinske oskrbe</w:t>
            </w:r>
            <w:r w:rsidR="009F3811">
              <w:rPr>
                <w:szCs w:val="20"/>
              </w:rPr>
              <w:t xml:space="preserve"> ponesrečenih</w:t>
            </w:r>
            <w:r w:rsidRPr="000F0062">
              <w:rPr>
                <w:szCs w:val="20"/>
              </w:rPr>
              <w:t>, saj je potrebno do mesta nesreče najprej priti (pogosto težak dostop), najti vse ponesrečene (tema, megla, slabo pregleden teren), jih zavarovati in prenesti z nevarnih mest (ukleščenje, ogenj, nevarnost eksplozije, uhajanje nevarnih snovi, rušenje zgradbe</w:t>
            </w:r>
            <w:r w:rsidR="009F3811">
              <w:rPr>
                <w:szCs w:val="20"/>
              </w:rPr>
              <w:t>,</w:t>
            </w:r>
            <w:r w:rsidRPr="000F0062">
              <w:rPr>
                <w:szCs w:val="20"/>
              </w:rPr>
              <w:t xml:space="preserve">..), jim nuditi ustrezno medicinsko pomoč, jih zaščititi pred neugodnimi </w:t>
            </w:r>
            <w:r w:rsidRPr="000F0062">
              <w:rPr>
                <w:szCs w:val="20"/>
              </w:rPr>
              <w:lastRenderedPageBreak/>
              <w:t xml:space="preserve">vremenskimi razmerami (dež, mraz, tudi sonce...) in praviloma prepeljati v nadaljnjo </w:t>
            </w:r>
            <w:r w:rsidR="009F3811">
              <w:rPr>
                <w:szCs w:val="20"/>
              </w:rPr>
              <w:t xml:space="preserve">zdravstveno </w:t>
            </w:r>
            <w:r w:rsidRPr="000F0062">
              <w:rPr>
                <w:szCs w:val="20"/>
              </w:rPr>
              <w:t xml:space="preserve">oskrbo. </w:t>
            </w:r>
            <w:bookmarkStart w:id="3" w:name="_Hlk222568483"/>
            <w:bookmarkEnd w:id="2"/>
            <w:r w:rsidRPr="000F0062">
              <w:rPr>
                <w:szCs w:val="20"/>
              </w:rPr>
              <w:t xml:space="preserve">Kadar je poškodovanih </w:t>
            </w:r>
            <w:r w:rsidR="009F3811">
              <w:rPr>
                <w:szCs w:val="20"/>
              </w:rPr>
              <w:t>večje število</w:t>
            </w:r>
            <w:r w:rsidRPr="000F0062">
              <w:rPr>
                <w:szCs w:val="20"/>
              </w:rPr>
              <w:t xml:space="preserve">, </w:t>
            </w:r>
            <w:r w:rsidR="009F3811">
              <w:rPr>
                <w:szCs w:val="20"/>
              </w:rPr>
              <w:t xml:space="preserve">jih </w:t>
            </w:r>
            <w:r w:rsidRPr="000F0062">
              <w:rPr>
                <w:szCs w:val="20"/>
              </w:rPr>
              <w:t xml:space="preserve">ni mogoče </w:t>
            </w:r>
            <w:r w:rsidR="009F3811">
              <w:rPr>
                <w:szCs w:val="20"/>
              </w:rPr>
              <w:t xml:space="preserve">takoj </w:t>
            </w:r>
            <w:r w:rsidRPr="000F0062">
              <w:rPr>
                <w:szCs w:val="20"/>
              </w:rPr>
              <w:t xml:space="preserve">vseh takoj prepeljati v nadaljnjo </w:t>
            </w:r>
            <w:r w:rsidR="009F3811">
              <w:rPr>
                <w:szCs w:val="20"/>
              </w:rPr>
              <w:t xml:space="preserve">zdravstveno </w:t>
            </w:r>
            <w:r w:rsidRPr="000F0062">
              <w:rPr>
                <w:szCs w:val="20"/>
              </w:rPr>
              <w:t xml:space="preserve">oskrbo. To pomeni, da je potrebno </w:t>
            </w:r>
            <w:r w:rsidR="009F3811">
              <w:rPr>
                <w:szCs w:val="20"/>
              </w:rPr>
              <w:t xml:space="preserve">ustrezno </w:t>
            </w:r>
            <w:r w:rsidRPr="000F0062">
              <w:rPr>
                <w:szCs w:val="20"/>
              </w:rPr>
              <w:t>zaščititi in poskrbeti za poškodovane in nepoškodovane udeležence nesreče v času, ko čakajo na prevoz.</w:t>
            </w:r>
            <w:r w:rsidR="009F3811">
              <w:rPr>
                <w:szCs w:val="20"/>
                <w:lang w:val="pt-PT"/>
              </w:rPr>
              <w:t xml:space="preserve"> </w:t>
            </w:r>
            <w:r w:rsidRPr="000F0062">
              <w:rPr>
                <w:szCs w:val="20"/>
                <w:lang w:val="pt-PT"/>
              </w:rPr>
              <w:t xml:space="preserve">PMN se uporablja ob katerikoli naravni ali drugi nesreči, ko je izpolnjen kriterij za množično nesrečo. V </w:t>
            </w:r>
            <w:r w:rsidR="009F3811">
              <w:rPr>
                <w:szCs w:val="20"/>
                <w:lang w:val="pt-PT"/>
              </w:rPr>
              <w:t>PMN</w:t>
            </w:r>
            <w:r w:rsidRPr="000F0062">
              <w:rPr>
                <w:szCs w:val="20"/>
                <w:lang w:val="pt-PT"/>
              </w:rPr>
              <w:t xml:space="preserve"> je oprema za triažo in najnujnejšo oskrbo </w:t>
            </w:r>
            <w:r w:rsidRPr="000F0062">
              <w:rPr>
                <w:rStyle w:val="Krepko"/>
                <w:b w:val="0"/>
                <w:bCs/>
                <w:szCs w:val="20"/>
                <w:lang w:val="pt-PT"/>
              </w:rPr>
              <w:t>večjega števila ponesrečencev</w:t>
            </w:r>
            <w:r w:rsidRPr="000F0062">
              <w:rPr>
                <w:b/>
                <w:szCs w:val="20"/>
                <w:lang w:val="pt-PT"/>
              </w:rPr>
              <w:t>,</w:t>
            </w:r>
            <w:r w:rsidRPr="000F0062">
              <w:rPr>
                <w:szCs w:val="20"/>
                <w:lang w:val="pt-PT"/>
              </w:rPr>
              <w:t xml:space="preserve"> oprema za razsvetljavo, različna nosila, medicinska oprema in material ter druga reševalna oprema.</w:t>
            </w:r>
            <w:bookmarkEnd w:id="3"/>
          </w:p>
        </w:tc>
        <w:tc>
          <w:tcPr>
            <w:tcW w:w="2268" w:type="dxa"/>
            <w:shd w:val="clear" w:color="auto" w:fill="D9D9D9"/>
          </w:tcPr>
          <w:p w14:paraId="73898C71" w14:textId="77777777" w:rsidR="003F048F" w:rsidRPr="00C40B56" w:rsidRDefault="003F048F" w:rsidP="006503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14:paraId="1EFC00A7" w14:textId="77777777" w:rsidR="003F048F" w:rsidRPr="00C668FB" w:rsidRDefault="003F048F" w:rsidP="006503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</w:p>
        </w:tc>
      </w:tr>
      <w:bookmarkEnd w:id="1"/>
      <w:tr w:rsidR="003F048F" w:rsidRPr="00C40B56" w14:paraId="4387543A" w14:textId="77777777" w:rsidTr="00B55C16">
        <w:trPr>
          <w:trHeight w:val="505"/>
        </w:trPr>
        <w:tc>
          <w:tcPr>
            <w:tcW w:w="988" w:type="dxa"/>
            <w:shd w:val="clear" w:color="auto" w:fill="D9D9D9"/>
            <w:vAlign w:val="center"/>
          </w:tcPr>
          <w:p w14:paraId="75C27B1F" w14:textId="77777777" w:rsidR="003F048F" w:rsidRPr="00C40B56" w:rsidRDefault="003F048F" w:rsidP="00650317">
            <w:pPr>
              <w:jc w:val="center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2.</w:t>
            </w:r>
          </w:p>
        </w:tc>
        <w:tc>
          <w:tcPr>
            <w:tcW w:w="8788" w:type="dxa"/>
            <w:shd w:val="clear" w:color="auto" w:fill="D9D9D9"/>
            <w:vAlign w:val="center"/>
          </w:tcPr>
          <w:p w14:paraId="40FA4CF9" w14:textId="0739D753" w:rsidR="003F048F" w:rsidRPr="00C40B56" w:rsidRDefault="003F048F" w:rsidP="00650317">
            <w:pPr>
              <w:spacing w:line="26" w:lineRule="atLeast"/>
              <w:jc w:val="both"/>
              <w:rPr>
                <w:b/>
                <w:szCs w:val="20"/>
              </w:rPr>
            </w:pPr>
            <w:r w:rsidRPr="00C40B56">
              <w:rPr>
                <w:b/>
                <w:bCs/>
                <w:szCs w:val="20"/>
              </w:rPr>
              <w:t xml:space="preserve">Osnovni tehnični podatki </w:t>
            </w:r>
            <w:r w:rsidR="009F3811">
              <w:rPr>
                <w:b/>
                <w:bCs/>
                <w:szCs w:val="20"/>
              </w:rPr>
              <w:t>PMN</w:t>
            </w:r>
          </w:p>
        </w:tc>
        <w:tc>
          <w:tcPr>
            <w:tcW w:w="2268" w:type="dxa"/>
            <w:shd w:val="clear" w:color="auto" w:fill="D9D9D9"/>
          </w:tcPr>
          <w:p w14:paraId="5D67B7E9" w14:textId="77777777" w:rsidR="003F048F" w:rsidRPr="00C40B56" w:rsidRDefault="003F048F" w:rsidP="00650317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14:paraId="0399EF8B" w14:textId="77777777" w:rsidR="003F048F" w:rsidRPr="00C668FB" w:rsidRDefault="003F048F" w:rsidP="00650317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</w:tr>
      <w:tr w:rsidR="003F048F" w:rsidRPr="00C40B56" w14:paraId="2806ACAA" w14:textId="77777777" w:rsidTr="00B55C16">
        <w:trPr>
          <w:trHeight w:val="411"/>
        </w:trPr>
        <w:tc>
          <w:tcPr>
            <w:tcW w:w="988" w:type="dxa"/>
            <w:shd w:val="clear" w:color="auto" w:fill="D9D9D9"/>
            <w:vAlign w:val="center"/>
          </w:tcPr>
          <w:p w14:paraId="39B71FC5" w14:textId="77777777" w:rsidR="003F048F" w:rsidRPr="00C40B56" w:rsidRDefault="003F048F" w:rsidP="00650317">
            <w:pPr>
              <w:jc w:val="center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2.1</w:t>
            </w:r>
          </w:p>
        </w:tc>
        <w:tc>
          <w:tcPr>
            <w:tcW w:w="8788" w:type="dxa"/>
            <w:shd w:val="clear" w:color="auto" w:fill="D9D9D9"/>
            <w:vAlign w:val="center"/>
          </w:tcPr>
          <w:p w14:paraId="414A9538" w14:textId="29D19844" w:rsidR="003F048F" w:rsidRPr="00C40B56" w:rsidRDefault="003F048F" w:rsidP="00650317">
            <w:pPr>
              <w:spacing w:line="26" w:lineRule="atLeast"/>
              <w:jc w:val="both"/>
              <w:rPr>
                <w:b/>
                <w:bCs/>
                <w:szCs w:val="20"/>
              </w:rPr>
            </w:pPr>
            <w:r w:rsidRPr="00C40B56">
              <w:rPr>
                <w:b/>
                <w:bCs/>
                <w:szCs w:val="20"/>
              </w:rPr>
              <w:t xml:space="preserve">Konstrukcijska zasnova </w:t>
            </w:r>
            <w:r w:rsidR="009F3811">
              <w:rPr>
                <w:b/>
                <w:bCs/>
                <w:szCs w:val="20"/>
              </w:rPr>
              <w:t>PMN</w:t>
            </w:r>
          </w:p>
        </w:tc>
        <w:tc>
          <w:tcPr>
            <w:tcW w:w="2268" w:type="dxa"/>
            <w:shd w:val="clear" w:color="auto" w:fill="D9D9D9"/>
          </w:tcPr>
          <w:p w14:paraId="654B5836" w14:textId="77777777" w:rsidR="003F048F" w:rsidRPr="00C40B56" w:rsidRDefault="003F048F" w:rsidP="00650317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14:paraId="62C483F1" w14:textId="77777777" w:rsidR="003F048F" w:rsidRPr="00C668FB" w:rsidRDefault="003F048F" w:rsidP="00650317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</w:tr>
      <w:tr w:rsidR="001C786F" w:rsidRPr="00C40B56" w14:paraId="58C702D5" w14:textId="77777777" w:rsidTr="00B55C16">
        <w:trPr>
          <w:trHeight w:val="411"/>
        </w:trPr>
        <w:tc>
          <w:tcPr>
            <w:tcW w:w="988" w:type="dxa"/>
            <w:shd w:val="clear" w:color="auto" w:fill="D9D9D9"/>
            <w:vAlign w:val="center"/>
          </w:tcPr>
          <w:p w14:paraId="50C8CD03" w14:textId="270E1BE4" w:rsidR="001C786F" w:rsidRPr="00C40B56" w:rsidRDefault="009D7EBE" w:rsidP="00650317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2.1.1</w:t>
            </w:r>
          </w:p>
        </w:tc>
        <w:tc>
          <w:tcPr>
            <w:tcW w:w="8788" w:type="dxa"/>
            <w:shd w:val="clear" w:color="auto" w:fill="D9D9D9"/>
            <w:vAlign w:val="center"/>
          </w:tcPr>
          <w:p w14:paraId="426DDB35" w14:textId="14116ADD" w:rsidR="001C786F" w:rsidRPr="00C40B56" w:rsidRDefault="001C786F" w:rsidP="00650317">
            <w:pPr>
              <w:spacing w:line="26" w:lineRule="atLeast"/>
              <w:jc w:val="both"/>
              <w:rPr>
                <w:b/>
                <w:bCs/>
                <w:szCs w:val="20"/>
              </w:rPr>
            </w:pPr>
            <w:r w:rsidRPr="00C40B56">
              <w:rPr>
                <w:b/>
                <w:bCs/>
                <w:szCs w:val="20"/>
              </w:rPr>
              <w:t xml:space="preserve">Konstrukcijska zasnova </w:t>
            </w:r>
            <w:r>
              <w:rPr>
                <w:b/>
                <w:bCs/>
                <w:szCs w:val="20"/>
              </w:rPr>
              <w:t xml:space="preserve">podvozja PMN s platojem za </w:t>
            </w:r>
            <w:r w:rsidR="009D7EBE">
              <w:rPr>
                <w:b/>
                <w:bCs/>
                <w:szCs w:val="20"/>
              </w:rPr>
              <w:t xml:space="preserve">integracijo </w:t>
            </w:r>
            <w:r>
              <w:rPr>
                <w:b/>
                <w:bCs/>
                <w:szCs w:val="20"/>
              </w:rPr>
              <w:t>nadgradnj</w:t>
            </w:r>
            <w:r w:rsidR="009D7EBE">
              <w:rPr>
                <w:b/>
                <w:bCs/>
                <w:szCs w:val="20"/>
              </w:rPr>
              <w:t>e (zabojnika</w:t>
            </w:r>
            <w:r w:rsidR="00CB3E5F">
              <w:rPr>
                <w:b/>
                <w:bCs/>
                <w:szCs w:val="20"/>
              </w:rPr>
              <w:t xml:space="preserve"> - ZMN</w:t>
            </w:r>
            <w:r w:rsidR="009D7EBE">
              <w:rPr>
                <w:b/>
                <w:bCs/>
                <w:szCs w:val="20"/>
              </w:rPr>
              <w:t>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0B7F6868" w14:textId="77777777" w:rsidR="001C786F" w:rsidRPr="00C40B56" w:rsidRDefault="001C786F" w:rsidP="00650317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14:paraId="31D523B1" w14:textId="77777777" w:rsidR="001C786F" w:rsidRPr="00C668FB" w:rsidRDefault="001C786F" w:rsidP="00650317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</w:tr>
      <w:tr w:rsidR="00B80584" w:rsidRPr="00C40B56" w14:paraId="21C88175" w14:textId="77777777" w:rsidTr="00B55C16">
        <w:trPr>
          <w:trHeight w:val="411"/>
        </w:trPr>
        <w:tc>
          <w:tcPr>
            <w:tcW w:w="988" w:type="dxa"/>
            <w:shd w:val="clear" w:color="auto" w:fill="auto"/>
            <w:vAlign w:val="center"/>
          </w:tcPr>
          <w:p w14:paraId="3F244390" w14:textId="49AFDAC3" w:rsidR="00B80584" w:rsidRPr="00D06A9F" w:rsidRDefault="00B80584" w:rsidP="00FA1146">
            <w:pPr>
              <w:pStyle w:val="Odstavekseznama"/>
              <w:numPr>
                <w:ilvl w:val="0"/>
                <w:numId w:val="22"/>
              </w:numPr>
              <w:ind w:hanging="720"/>
              <w:jc w:val="both"/>
              <w:rPr>
                <w:bCs/>
                <w:szCs w:val="20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6EE56267" w14:textId="77777777" w:rsidR="00B80584" w:rsidRPr="00B80584" w:rsidRDefault="00B80584" w:rsidP="00B80584">
            <w:pPr>
              <w:spacing w:line="240" w:lineRule="auto"/>
              <w:jc w:val="both"/>
              <w:rPr>
                <w:rFonts w:eastAsia="Calibri"/>
                <w:szCs w:val="20"/>
              </w:rPr>
            </w:pPr>
            <w:r w:rsidRPr="00B80584">
              <w:rPr>
                <w:rFonts w:eastAsia="Calibri"/>
                <w:szCs w:val="20"/>
              </w:rPr>
              <w:t>Namen uporabe:</w:t>
            </w:r>
          </w:p>
          <w:p w14:paraId="6D40BAE2" w14:textId="56721B44" w:rsidR="00B80584" w:rsidRPr="00B80584" w:rsidRDefault="00B80584" w:rsidP="00FA1146">
            <w:pPr>
              <w:pStyle w:val="Odstavekseznama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172" w:hanging="17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80584">
              <w:rPr>
                <w:rFonts w:ascii="Arial" w:eastAsia="Calibri" w:hAnsi="Arial" w:cs="Arial"/>
                <w:sz w:val="20"/>
                <w:szCs w:val="20"/>
              </w:rPr>
              <w:t>podvozje PMN – podvozje s platojem je namenjena za integracijo nadgradnje - zabojnika za množične nesreče</w:t>
            </w:r>
            <w:r w:rsidR="00CB3E5F">
              <w:rPr>
                <w:rFonts w:ascii="Arial" w:eastAsia="Calibri" w:hAnsi="Arial" w:cs="Arial"/>
                <w:sz w:val="20"/>
                <w:szCs w:val="20"/>
              </w:rPr>
              <w:t xml:space="preserve"> (ZMN)</w:t>
            </w:r>
            <w:r w:rsidR="007008E5">
              <w:rPr>
                <w:rFonts w:ascii="Arial" w:eastAsia="Calibri" w:hAnsi="Arial" w:cs="Arial"/>
                <w:sz w:val="20"/>
                <w:szCs w:val="20"/>
              </w:rPr>
              <w:t>;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1293050739"/>
            <w:placeholder>
              <w:docPart w:val="BDC9D7A0E93F4C6B94DC3E8B28C4179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auto"/>
                <w:vAlign w:val="center"/>
              </w:tcPr>
              <w:p w14:paraId="674E6C8E" w14:textId="0F74635F" w:rsidR="00B80584" w:rsidRPr="00C40B56" w:rsidRDefault="00B80584" w:rsidP="00B80584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5753423"/>
            <w:placeholder>
              <w:docPart w:val="075679B6815844D6B6B1D02660A2478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auto"/>
                <w:vAlign w:val="center"/>
              </w:tcPr>
              <w:p w14:paraId="46A7788D" w14:textId="07A3B6EF" w:rsidR="00B80584" w:rsidRPr="00C668FB" w:rsidRDefault="00B80584" w:rsidP="00B80584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B80584" w:rsidRPr="00C40B56" w14:paraId="0F0BC81C" w14:textId="77777777" w:rsidTr="00B55C16">
        <w:trPr>
          <w:trHeight w:val="255"/>
        </w:trPr>
        <w:tc>
          <w:tcPr>
            <w:tcW w:w="988" w:type="dxa"/>
            <w:shd w:val="clear" w:color="auto" w:fill="auto"/>
            <w:vAlign w:val="center"/>
          </w:tcPr>
          <w:p w14:paraId="61C16F76" w14:textId="77777777" w:rsidR="00B80584" w:rsidRPr="00D06A9F" w:rsidRDefault="00B80584" w:rsidP="00FA1146">
            <w:pPr>
              <w:pStyle w:val="Odstavekseznama"/>
              <w:numPr>
                <w:ilvl w:val="0"/>
                <w:numId w:val="22"/>
              </w:numPr>
              <w:ind w:hanging="720"/>
              <w:jc w:val="both"/>
              <w:rPr>
                <w:bCs/>
                <w:szCs w:val="20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54DDEB37" w14:textId="728CD425" w:rsidR="00B80584" w:rsidRPr="00B80584" w:rsidRDefault="00B80584" w:rsidP="00B80584">
            <w:pPr>
              <w:spacing w:line="240" w:lineRule="auto"/>
              <w:jc w:val="both"/>
              <w:rPr>
                <w:rFonts w:eastAsia="Calibri"/>
                <w:szCs w:val="20"/>
              </w:rPr>
            </w:pPr>
            <w:r w:rsidRPr="00B80584">
              <w:rPr>
                <w:rFonts w:eastAsia="Calibri"/>
                <w:szCs w:val="20"/>
              </w:rPr>
              <w:t>Tip podvozja PMN: dvoosna tandemska prikolica NDM 7.000 kg</w:t>
            </w:r>
            <w:r w:rsidR="007008E5">
              <w:rPr>
                <w:rFonts w:eastAsia="Calibri"/>
                <w:szCs w:val="20"/>
              </w:rPr>
              <w:t>;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2034794052"/>
            <w:placeholder>
              <w:docPart w:val="C86FAD6813BE420F8262965F9663B77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auto"/>
                <w:vAlign w:val="center"/>
              </w:tcPr>
              <w:p w14:paraId="609585A7" w14:textId="3AB8AC32" w:rsidR="00B80584" w:rsidRPr="00C40B56" w:rsidRDefault="00B80584" w:rsidP="00B80584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1887213726"/>
            <w:placeholder>
              <w:docPart w:val="E36798E86B284211B08A8068A9E5C7E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auto"/>
                <w:vAlign w:val="center"/>
              </w:tcPr>
              <w:p w14:paraId="63354E5A" w14:textId="2596F605" w:rsidR="00B80584" w:rsidRPr="00C668FB" w:rsidRDefault="00B80584" w:rsidP="00B80584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B80584" w:rsidRPr="00C40B56" w14:paraId="28809268" w14:textId="77777777" w:rsidTr="00B55C16">
        <w:trPr>
          <w:trHeight w:val="259"/>
        </w:trPr>
        <w:tc>
          <w:tcPr>
            <w:tcW w:w="988" w:type="dxa"/>
            <w:shd w:val="clear" w:color="auto" w:fill="auto"/>
            <w:vAlign w:val="center"/>
          </w:tcPr>
          <w:p w14:paraId="03EE88FD" w14:textId="77777777" w:rsidR="00B80584" w:rsidRPr="00D06A9F" w:rsidRDefault="00B80584" w:rsidP="00FA1146">
            <w:pPr>
              <w:pStyle w:val="Odstavekseznama"/>
              <w:numPr>
                <w:ilvl w:val="0"/>
                <w:numId w:val="22"/>
              </w:numPr>
              <w:ind w:hanging="720"/>
              <w:jc w:val="both"/>
              <w:rPr>
                <w:bCs/>
                <w:szCs w:val="20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7109F520" w14:textId="1FB3847B" w:rsidR="00B80584" w:rsidRPr="00B80584" w:rsidRDefault="00B80584" w:rsidP="00B80584">
            <w:pPr>
              <w:spacing w:line="240" w:lineRule="auto"/>
              <w:jc w:val="both"/>
              <w:rPr>
                <w:rFonts w:eastAsia="Calibri"/>
                <w:szCs w:val="20"/>
              </w:rPr>
            </w:pPr>
            <w:r w:rsidRPr="00B80584">
              <w:rPr>
                <w:rFonts w:eastAsia="Calibri"/>
                <w:szCs w:val="20"/>
              </w:rPr>
              <w:t xml:space="preserve">Material: jeklena šasija </w:t>
            </w:r>
            <w:r>
              <w:rPr>
                <w:rFonts w:eastAsia="Calibri"/>
                <w:szCs w:val="20"/>
              </w:rPr>
              <w:t>podvozja PMN</w:t>
            </w:r>
            <w:r w:rsidRPr="00B80584">
              <w:rPr>
                <w:rFonts w:eastAsia="Calibri"/>
                <w:szCs w:val="20"/>
              </w:rPr>
              <w:t>, vroče pocinkana</w:t>
            </w:r>
            <w:r w:rsidR="007008E5">
              <w:rPr>
                <w:rFonts w:eastAsia="Calibri"/>
                <w:szCs w:val="20"/>
              </w:rPr>
              <w:t>;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1903280955"/>
            <w:placeholder>
              <w:docPart w:val="E2F24411E4D844AAB221869EAEFC92B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auto"/>
                <w:vAlign w:val="center"/>
              </w:tcPr>
              <w:p w14:paraId="260DB4B4" w14:textId="5B29EABB" w:rsidR="00B80584" w:rsidRPr="00C40B56" w:rsidRDefault="00B80584" w:rsidP="00B80584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602142739"/>
            <w:placeholder>
              <w:docPart w:val="917CEF6CFA894E0EB5109B9D419608E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auto"/>
                <w:vAlign w:val="center"/>
              </w:tcPr>
              <w:p w14:paraId="76DA1C67" w14:textId="378D3CA6" w:rsidR="00B80584" w:rsidRPr="00C668FB" w:rsidRDefault="00B80584" w:rsidP="00B80584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B80584" w:rsidRPr="00C40B56" w14:paraId="169ABA2B" w14:textId="77777777" w:rsidTr="00B55C16">
        <w:trPr>
          <w:trHeight w:val="249"/>
        </w:trPr>
        <w:tc>
          <w:tcPr>
            <w:tcW w:w="988" w:type="dxa"/>
            <w:shd w:val="clear" w:color="auto" w:fill="auto"/>
            <w:vAlign w:val="center"/>
          </w:tcPr>
          <w:p w14:paraId="353E90E5" w14:textId="77777777" w:rsidR="00B80584" w:rsidRPr="00D06A9F" w:rsidRDefault="00B80584" w:rsidP="00FA1146">
            <w:pPr>
              <w:pStyle w:val="Odstavekseznama"/>
              <w:numPr>
                <w:ilvl w:val="0"/>
                <w:numId w:val="22"/>
              </w:numPr>
              <w:ind w:hanging="720"/>
              <w:jc w:val="both"/>
              <w:rPr>
                <w:bCs/>
                <w:szCs w:val="20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3C496035" w14:textId="44EE3208" w:rsidR="00B80584" w:rsidRPr="00B80584" w:rsidRDefault="00B80584" w:rsidP="00B80584">
            <w:pPr>
              <w:spacing w:line="240" w:lineRule="auto"/>
              <w:jc w:val="both"/>
              <w:rPr>
                <w:rFonts w:eastAsia="Calibri"/>
                <w:szCs w:val="20"/>
              </w:rPr>
            </w:pPr>
            <w:r w:rsidRPr="00B80584">
              <w:rPr>
                <w:color w:val="000000"/>
                <w:szCs w:val="20"/>
                <w:lang w:eastAsia="sl-SI"/>
              </w:rPr>
              <w:t>Dovoljena teža podvozja</w:t>
            </w:r>
            <w:r>
              <w:rPr>
                <w:color w:val="000000"/>
                <w:szCs w:val="20"/>
                <w:lang w:eastAsia="sl-SI"/>
              </w:rPr>
              <w:t xml:space="preserve"> PMN</w:t>
            </w:r>
            <w:r w:rsidRPr="00B80584">
              <w:rPr>
                <w:color w:val="000000"/>
                <w:szCs w:val="20"/>
                <w:lang w:eastAsia="sl-SI"/>
              </w:rPr>
              <w:t>: skupno</w:t>
            </w:r>
            <w:r w:rsidRPr="00B80584">
              <w:rPr>
                <w:spacing w:val="-2"/>
                <w:szCs w:val="20"/>
                <w:lang w:eastAsia="sl-SI"/>
              </w:rPr>
              <w:t xml:space="preserve"> (lastna masa + nosilnost): 7.000 kg</w:t>
            </w:r>
            <w:r w:rsidR="007008E5">
              <w:rPr>
                <w:spacing w:val="-2"/>
                <w:szCs w:val="20"/>
                <w:lang w:eastAsia="sl-SI"/>
              </w:rPr>
              <w:t>;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43844119"/>
            <w:placeholder>
              <w:docPart w:val="073CBC31B2A84FDC83263E53A15A415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auto"/>
                <w:vAlign w:val="center"/>
              </w:tcPr>
              <w:p w14:paraId="65FCA1E0" w14:textId="1FEC51CB" w:rsidR="00B80584" w:rsidRPr="00C40B56" w:rsidRDefault="00B80584" w:rsidP="00B80584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1233471124"/>
            <w:placeholder>
              <w:docPart w:val="C33A93E7CB7449EDAFB4B8EC7862364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auto"/>
                <w:vAlign w:val="center"/>
              </w:tcPr>
              <w:p w14:paraId="27DAF94D" w14:textId="6A79E652" w:rsidR="00B80584" w:rsidRPr="00C668FB" w:rsidRDefault="00B80584" w:rsidP="00B80584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B80584" w:rsidRPr="00C40B56" w14:paraId="5C766829" w14:textId="77777777" w:rsidTr="00B55C16">
        <w:trPr>
          <w:trHeight w:val="411"/>
        </w:trPr>
        <w:tc>
          <w:tcPr>
            <w:tcW w:w="988" w:type="dxa"/>
            <w:shd w:val="clear" w:color="auto" w:fill="auto"/>
            <w:vAlign w:val="center"/>
          </w:tcPr>
          <w:p w14:paraId="2BF67982" w14:textId="77777777" w:rsidR="00B80584" w:rsidRPr="00D06A9F" w:rsidRDefault="00B80584" w:rsidP="00FA1146">
            <w:pPr>
              <w:pStyle w:val="Odstavekseznama"/>
              <w:numPr>
                <w:ilvl w:val="0"/>
                <w:numId w:val="22"/>
              </w:numPr>
              <w:ind w:hanging="720"/>
              <w:jc w:val="both"/>
              <w:rPr>
                <w:bCs/>
                <w:szCs w:val="20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2464082C" w14:textId="77777777" w:rsidR="00B80584" w:rsidRPr="00B80584" w:rsidRDefault="00B80584" w:rsidP="00B805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spacing w:val="-2"/>
                <w:szCs w:val="20"/>
                <w:lang w:eastAsia="sl-SI"/>
              </w:rPr>
            </w:pPr>
            <w:r w:rsidRPr="00B80584">
              <w:rPr>
                <w:spacing w:val="-2"/>
                <w:szCs w:val="20"/>
                <w:lang w:eastAsia="sl-SI"/>
              </w:rPr>
              <w:t>Največja tehnična dovoljena masa podvozja PMN:</w:t>
            </w:r>
          </w:p>
          <w:p w14:paraId="2C9A449F" w14:textId="01024476" w:rsidR="00B80584" w:rsidRPr="00B80584" w:rsidRDefault="00B80584" w:rsidP="00FA1146">
            <w:pPr>
              <w:pStyle w:val="Odstavekseznama"/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ind w:left="172" w:hanging="172"/>
              <w:jc w:val="both"/>
              <w:rPr>
                <w:rFonts w:ascii="Arial" w:hAnsi="Arial" w:cs="Arial"/>
                <w:spacing w:val="-2"/>
                <w:sz w:val="20"/>
                <w:szCs w:val="20"/>
                <w:lang w:eastAsia="sl-SI"/>
              </w:rPr>
            </w:pPr>
            <w:r w:rsidRPr="00B80584">
              <w:rPr>
                <w:rFonts w:ascii="Arial" w:hAnsi="Arial" w:cs="Arial"/>
                <w:spacing w:val="-2"/>
                <w:sz w:val="20"/>
                <w:szCs w:val="20"/>
                <w:lang w:eastAsia="sl-SI"/>
              </w:rPr>
              <w:t>lastna masa cca. 2.500 kg</w:t>
            </w:r>
            <w:r w:rsidR="007008E5">
              <w:rPr>
                <w:rFonts w:ascii="Arial" w:hAnsi="Arial" w:cs="Arial"/>
                <w:spacing w:val="-2"/>
                <w:sz w:val="20"/>
                <w:szCs w:val="20"/>
                <w:lang w:eastAsia="sl-SI"/>
              </w:rPr>
              <w:t>;</w:t>
            </w:r>
          </w:p>
          <w:p w14:paraId="1F04479C" w14:textId="4F091764" w:rsidR="00B80584" w:rsidRPr="00B80584" w:rsidRDefault="00B80584" w:rsidP="00FA1146">
            <w:pPr>
              <w:pStyle w:val="Odstavekseznama"/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ind w:left="172" w:hanging="172"/>
              <w:jc w:val="both"/>
              <w:rPr>
                <w:rFonts w:ascii="Arial" w:hAnsi="Arial" w:cs="Arial"/>
                <w:spacing w:val="-2"/>
                <w:sz w:val="20"/>
                <w:szCs w:val="20"/>
                <w:lang w:eastAsia="sl-SI"/>
              </w:rPr>
            </w:pPr>
            <w:r w:rsidRPr="00B80584">
              <w:rPr>
                <w:rFonts w:ascii="Arial" w:hAnsi="Arial" w:cs="Arial"/>
                <w:spacing w:val="-2"/>
                <w:sz w:val="20"/>
                <w:szCs w:val="20"/>
                <w:lang w:eastAsia="sl-SI"/>
              </w:rPr>
              <w:t>nosilnost cca. 4.500 kg</w:t>
            </w:r>
            <w:r w:rsidR="007008E5">
              <w:rPr>
                <w:rFonts w:ascii="Arial" w:hAnsi="Arial" w:cs="Arial"/>
                <w:spacing w:val="-2"/>
                <w:sz w:val="20"/>
                <w:szCs w:val="20"/>
                <w:lang w:eastAsia="sl-SI"/>
              </w:rPr>
              <w:t>;</w:t>
            </w:r>
          </w:p>
          <w:p w14:paraId="29A04AE4" w14:textId="2AD33DD5" w:rsidR="00B80584" w:rsidRPr="00B80584" w:rsidRDefault="00B80584" w:rsidP="00FA1146">
            <w:pPr>
              <w:pStyle w:val="Odstavekseznama"/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ind w:left="172" w:hanging="172"/>
              <w:jc w:val="both"/>
              <w:rPr>
                <w:spacing w:val="-2"/>
                <w:szCs w:val="20"/>
                <w:lang w:eastAsia="sl-SI"/>
              </w:rPr>
            </w:pPr>
            <w:r w:rsidRPr="00B80584">
              <w:rPr>
                <w:rFonts w:ascii="Arial" w:hAnsi="Arial" w:cs="Arial"/>
                <w:spacing w:val="-2"/>
                <w:sz w:val="20"/>
                <w:szCs w:val="20"/>
                <w:lang w:eastAsia="sl-SI"/>
              </w:rPr>
              <w:t>dovoljena skupna osna obremenitev (</w:t>
            </w:r>
            <w:proofErr w:type="spellStart"/>
            <w:r w:rsidRPr="00B80584">
              <w:rPr>
                <w:rFonts w:ascii="Arial" w:hAnsi="Arial" w:cs="Arial"/>
                <w:spacing w:val="-2"/>
                <w:sz w:val="20"/>
                <w:szCs w:val="20"/>
                <w:lang w:eastAsia="sl-SI"/>
              </w:rPr>
              <w:t>maks</w:t>
            </w:r>
            <w:proofErr w:type="spellEnd"/>
            <w:r w:rsidRPr="00B80584">
              <w:rPr>
                <w:rFonts w:ascii="Arial" w:hAnsi="Arial" w:cs="Arial"/>
                <w:spacing w:val="-2"/>
                <w:sz w:val="20"/>
                <w:szCs w:val="20"/>
                <w:lang w:eastAsia="sl-SI"/>
              </w:rPr>
              <w:t>.): 3.500 kg/os</w:t>
            </w:r>
            <w:r w:rsidR="007008E5">
              <w:rPr>
                <w:rFonts w:ascii="Arial" w:hAnsi="Arial" w:cs="Arial"/>
                <w:spacing w:val="-2"/>
                <w:sz w:val="20"/>
                <w:szCs w:val="20"/>
                <w:lang w:eastAsia="sl-SI"/>
              </w:rPr>
              <w:t>;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33619195"/>
            <w:placeholder>
              <w:docPart w:val="44FC18E43DA84D1B8DA6E0143E257B2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auto"/>
                <w:vAlign w:val="center"/>
              </w:tcPr>
              <w:p w14:paraId="0565DE6E" w14:textId="461F2C5C" w:rsidR="00B80584" w:rsidRPr="00C40B56" w:rsidRDefault="00B80584" w:rsidP="00B80584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1753315434"/>
            <w:placeholder>
              <w:docPart w:val="F35743C0CECF4842A1964E731D8D808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auto"/>
                <w:vAlign w:val="center"/>
              </w:tcPr>
              <w:p w14:paraId="3012CE05" w14:textId="6C1F29AB" w:rsidR="00B80584" w:rsidRPr="00C668FB" w:rsidRDefault="00B80584" w:rsidP="00B80584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B80584" w:rsidRPr="00C40B56" w14:paraId="50264291" w14:textId="77777777" w:rsidTr="00B55C16">
        <w:trPr>
          <w:trHeight w:val="411"/>
        </w:trPr>
        <w:tc>
          <w:tcPr>
            <w:tcW w:w="988" w:type="dxa"/>
            <w:shd w:val="clear" w:color="auto" w:fill="auto"/>
            <w:vAlign w:val="center"/>
          </w:tcPr>
          <w:p w14:paraId="2C18663A" w14:textId="77777777" w:rsidR="00B80584" w:rsidRPr="00D06A9F" w:rsidRDefault="00B80584" w:rsidP="00FA1146">
            <w:pPr>
              <w:pStyle w:val="Odstavekseznama"/>
              <w:numPr>
                <w:ilvl w:val="0"/>
                <w:numId w:val="22"/>
              </w:numPr>
              <w:ind w:hanging="720"/>
              <w:jc w:val="both"/>
              <w:rPr>
                <w:bCs/>
                <w:szCs w:val="20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12EA2B57" w14:textId="77777777" w:rsidR="00B80584" w:rsidRPr="00B80584" w:rsidRDefault="00B80584" w:rsidP="00B805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eastAsia="Calibri"/>
                <w:szCs w:val="20"/>
              </w:rPr>
            </w:pPr>
            <w:r w:rsidRPr="00B80584">
              <w:rPr>
                <w:rFonts w:eastAsia="Calibri"/>
                <w:szCs w:val="20"/>
              </w:rPr>
              <w:t xml:space="preserve">Dimenzije podvozja PMN: </w:t>
            </w:r>
          </w:p>
          <w:p w14:paraId="3C8D7389" w14:textId="21011D93" w:rsidR="00B80584" w:rsidRPr="00B80584" w:rsidRDefault="00B80584" w:rsidP="00FA1146">
            <w:pPr>
              <w:pStyle w:val="Odstavekseznama"/>
              <w:numPr>
                <w:ilvl w:val="0"/>
                <w:numId w:val="27"/>
              </w:numPr>
              <w:ind w:left="172" w:hanging="172"/>
              <w:rPr>
                <w:rFonts w:ascii="Arial" w:hAnsi="Arial" w:cs="Arial"/>
                <w:sz w:val="20"/>
                <w:szCs w:val="20"/>
              </w:rPr>
            </w:pPr>
            <w:r w:rsidRPr="00B80584">
              <w:rPr>
                <w:rFonts w:ascii="Arial" w:hAnsi="Arial" w:cs="Arial"/>
                <w:sz w:val="20"/>
                <w:szCs w:val="20"/>
              </w:rPr>
              <w:t>dolžina platforme: 4.000</w:t>
            </w:r>
            <w:r w:rsidR="00C44E26">
              <w:rPr>
                <w:rFonts w:ascii="Arial" w:hAnsi="Arial" w:cs="Arial"/>
                <w:sz w:val="20"/>
                <w:szCs w:val="20"/>
              </w:rPr>
              <w:t xml:space="preserve"> – 4.050</w:t>
            </w:r>
            <w:r w:rsidRPr="00B80584">
              <w:rPr>
                <w:rFonts w:ascii="Arial" w:hAnsi="Arial" w:cs="Arial"/>
                <w:sz w:val="20"/>
                <w:szCs w:val="20"/>
              </w:rPr>
              <w:t xml:space="preserve"> mm</w:t>
            </w:r>
            <w:r w:rsidR="007008E5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9961AD3" w14:textId="23B03DCB" w:rsidR="00B80584" w:rsidRPr="00B80584" w:rsidRDefault="00B80584" w:rsidP="00FA1146">
            <w:pPr>
              <w:pStyle w:val="Odstavekseznama"/>
              <w:numPr>
                <w:ilvl w:val="0"/>
                <w:numId w:val="27"/>
              </w:numPr>
              <w:ind w:left="172" w:hanging="172"/>
              <w:rPr>
                <w:rFonts w:ascii="Arial" w:hAnsi="Arial" w:cs="Arial"/>
                <w:sz w:val="20"/>
                <w:szCs w:val="20"/>
              </w:rPr>
            </w:pPr>
            <w:r w:rsidRPr="00B80584">
              <w:rPr>
                <w:rFonts w:ascii="Arial" w:hAnsi="Arial" w:cs="Arial"/>
                <w:sz w:val="20"/>
                <w:szCs w:val="20"/>
              </w:rPr>
              <w:t xml:space="preserve">širina platforme: </w:t>
            </w:r>
            <w:r w:rsidR="00C44E26">
              <w:rPr>
                <w:rFonts w:ascii="Arial" w:hAnsi="Arial" w:cs="Arial"/>
                <w:sz w:val="20"/>
                <w:szCs w:val="20"/>
              </w:rPr>
              <w:t>2.500</w:t>
            </w:r>
            <w:r w:rsidRPr="00B80584">
              <w:rPr>
                <w:rFonts w:ascii="Arial" w:hAnsi="Arial" w:cs="Arial"/>
                <w:sz w:val="20"/>
                <w:szCs w:val="20"/>
              </w:rPr>
              <w:t xml:space="preserve"> mm</w:t>
            </w:r>
            <w:r w:rsidR="007008E5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E8FD224" w14:textId="64AFEE1D" w:rsidR="00B80584" w:rsidRPr="00B80584" w:rsidRDefault="00B80584" w:rsidP="00FA1146">
            <w:pPr>
              <w:pStyle w:val="Odstavekseznama"/>
              <w:numPr>
                <w:ilvl w:val="0"/>
                <w:numId w:val="27"/>
              </w:numPr>
              <w:ind w:left="172" w:hanging="172"/>
              <w:rPr>
                <w:rFonts w:ascii="Arial" w:hAnsi="Arial" w:cs="Arial"/>
                <w:sz w:val="20"/>
                <w:szCs w:val="20"/>
              </w:rPr>
            </w:pPr>
            <w:r w:rsidRPr="00B80584">
              <w:rPr>
                <w:rFonts w:ascii="Arial" w:hAnsi="Arial" w:cs="Arial"/>
                <w:sz w:val="20"/>
                <w:szCs w:val="20"/>
              </w:rPr>
              <w:t xml:space="preserve">višina platforme: </w:t>
            </w:r>
            <w:r w:rsidR="00C44E26">
              <w:rPr>
                <w:rFonts w:ascii="Arial" w:hAnsi="Arial" w:cs="Arial"/>
                <w:sz w:val="20"/>
                <w:szCs w:val="20"/>
              </w:rPr>
              <w:t xml:space="preserve">800 - </w:t>
            </w:r>
            <w:r w:rsidRPr="00B80584">
              <w:rPr>
                <w:rFonts w:ascii="Arial" w:hAnsi="Arial" w:cs="Arial"/>
                <w:sz w:val="20"/>
                <w:szCs w:val="20"/>
              </w:rPr>
              <w:t>8</w:t>
            </w:r>
            <w:r w:rsidR="00F659AC">
              <w:rPr>
                <w:rFonts w:ascii="Arial" w:hAnsi="Arial" w:cs="Arial"/>
                <w:sz w:val="20"/>
                <w:szCs w:val="20"/>
              </w:rPr>
              <w:t>15</w:t>
            </w:r>
            <w:r w:rsidRPr="00B80584">
              <w:rPr>
                <w:rFonts w:ascii="Arial" w:hAnsi="Arial" w:cs="Arial"/>
                <w:sz w:val="20"/>
                <w:szCs w:val="20"/>
              </w:rPr>
              <w:t xml:space="preserve"> mm</w:t>
            </w:r>
            <w:r w:rsidR="007008E5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E7D7F7A" w14:textId="2B31DC30" w:rsidR="00B80584" w:rsidRPr="00B80584" w:rsidRDefault="00B80584" w:rsidP="00FA1146">
            <w:pPr>
              <w:pStyle w:val="Odstavekseznama"/>
              <w:numPr>
                <w:ilvl w:val="0"/>
                <w:numId w:val="27"/>
              </w:numPr>
              <w:ind w:left="172" w:hanging="172"/>
              <w:rPr>
                <w:rFonts w:ascii="Arial" w:hAnsi="Arial" w:cs="Arial"/>
                <w:sz w:val="20"/>
                <w:szCs w:val="20"/>
              </w:rPr>
            </w:pPr>
            <w:r w:rsidRPr="00B80584">
              <w:rPr>
                <w:rFonts w:ascii="Arial" w:hAnsi="Arial" w:cs="Arial"/>
                <w:sz w:val="20"/>
                <w:szCs w:val="20"/>
              </w:rPr>
              <w:t xml:space="preserve">višina priklopa: </w:t>
            </w:r>
            <w:r w:rsidRPr="00B80584">
              <w:rPr>
                <w:rFonts w:ascii="Arial" w:eastAsia="Calibri" w:hAnsi="Arial" w:cs="Arial"/>
                <w:sz w:val="20"/>
                <w:szCs w:val="20"/>
              </w:rPr>
              <w:t>850±150 mm, nastavljiva</w:t>
            </w:r>
            <w:r w:rsidR="007008E5">
              <w:rPr>
                <w:rFonts w:ascii="Arial" w:eastAsia="Calibri" w:hAnsi="Arial" w:cs="Arial"/>
                <w:sz w:val="20"/>
                <w:szCs w:val="20"/>
              </w:rPr>
              <w:t>;</w:t>
            </w:r>
          </w:p>
          <w:p w14:paraId="0F904157" w14:textId="77641ED4" w:rsidR="00B80584" w:rsidRPr="00B80584" w:rsidRDefault="00B80584" w:rsidP="00FA1146">
            <w:pPr>
              <w:pStyle w:val="Odstavekseznama"/>
              <w:numPr>
                <w:ilvl w:val="0"/>
                <w:numId w:val="27"/>
              </w:numPr>
              <w:ind w:left="172" w:hanging="172"/>
              <w:rPr>
                <w:rFonts w:ascii="Arial" w:hAnsi="Arial" w:cs="Arial"/>
                <w:sz w:val="20"/>
                <w:szCs w:val="20"/>
              </w:rPr>
            </w:pPr>
            <w:r w:rsidRPr="00B80584">
              <w:rPr>
                <w:rFonts w:ascii="Arial" w:hAnsi="Arial" w:cs="Arial"/>
                <w:sz w:val="20"/>
                <w:szCs w:val="20"/>
              </w:rPr>
              <w:t>dolžina z nadgradnjo (</w:t>
            </w:r>
            <w:proofErr w:type="spellStart"/>
            <w:r w:rsidRPr="00B80584">
              <w:rPr>
                <w:rFonts w:ascii="Arial" w:hAnsi="Arial" w:cs="Arial"/>
                <w:sz w:val="20"/>
                <w:szCs w:val="20"/>
              </w:rPr>
              <w:t>maks</w:t>
            </w:r>
            <w:proofErr w:type="spellEnd"/>
            <w:r w:rsidRPr="00B80584">
              <w:rPr>
                <w:rFonts w:ascii="Arial" w:hAnsi="Arial" w:cs="Arial"/>
                <w:sz w:val="20"/>
                <w:szCs w:val="20"/>
              </w:rPr>
              <w:t>. s priklopom): 5.6</w:t>
            </w:r>
            <w:r w:rsidR="00C44E26">
              <w:rPr>
                <w:rFonts w:ascii="Arial" w:hAnsi="Arial" w:cs="Arial"/>
                <w:sz w:val="20"/>
                <w:szCs w:val="20"/>
              </w:rPr>
              <w:t>5</w:t>
            </w:r>
            <w:r w:rsidRPr="00B80584">
              <w:rPr>
                <w:rFonts w:ascii="Arial" w:hAnsi="Arial" w:cs="Arial"/>
                <w:sz w:val="20"/>
                <w:szCs w:val="20"/>
              </w:rPr>
              <w:t>0 mm</w:t>
            </w:r>
            <w:r w:rsidR="007008E5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C184EEE" w14:textId="06E85A32" w:rsidR="00B80584" w:rsidRPr="00B80584" w:rsidRDefault="00B80584" w:rsidP="00FA1146">
            <w:pPr>
              <w:pStyle w:val="Odstavekseznama"/>
              <w:numPr>
                <w:ilvl w:val="0"/>
                <w:numId w:val="27"/>
              </w:numPr>
              <w:ind w:left="172" w:hanging="172"/>
              <w:rPr>
                <w:rFonts w:ascii="Arial" w:hAnsi="Arial" w:cs="Arial"/>
                <w:sz w:val="20"/>
                <w:szCs w:val="20"/>
              </w:rPr>
            </w:pPr>
            <w:r w:rsidRPr="00B80584">
              <w:rPr>
                <w:rFonts w:ascii="Arial" w:hAnsi="Arial" w:cs="Arial"/>
                <w:sz w:val="20"/>
                <w:szCs w:val="20"/>
              </w:rPr>
              <w:t>širina z nadgra</w:t>
            </w:r>
            <w:r w:rsidR="007008E5">
              <w:rPr>
                <w:rFonts w:ascii="Arial" w:hAnsi="Arial" w:cs="Arial"/>
                <w:sz w:val="20"/>
                <w:szCs w:val="20"/>
              </w:rPr>
              <w:t>d</w:t>
            </w:r>
            <w:r w:rsidRPr="00B80584">
              <w:rPr>
                <w:rFonts w:ascii="Arial" w:hAnsi="Arial" w:cs="Arial"/>
                <w:sz w:val="20"/>
                <w:szCs w:val="20"/>
              </w:rPr>
              <w:t xml:space="preserve">njo </w:t>
            </w:r>
            <w:r w:rsidR="007008E5">
              <w:rPr>
                <w:rFonts w:ascii="Arial" w:hAnsi="Arial" w:cs="Arial"/>
                <w:sz w:val="20"/>
                <w:szCs w:val="20"/>
              </w:rPr>
              <w:t xml:space="preserve">KMN </w:t>
            </w:r>
            <w:r w:rsidRPr="00B80584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B80584">
              <w:rPr>
                <w:rFonts w:ascii="Arial" w:hAnsi="Arial" w:cs="Arial"/>
                <w:sz w:val="20"/>
                <w:szCs w:val="20"/>
              </w:rPr>
              <w:t>maks</w:t>
            </w:r>
            <w:proofErr w:type="spellEnd"/>
            <w:r w:rsidRPr="00B80584">
              <w:rPr>
                <w:rFonts w:ascii="Arial" w:hAnsi="Arial" w:cs="Arial"/>
                <w:sz w:val="20"/>
                <w:szCs w:val="20"/>
              </w:rPr>
              <w:t>.): 2.500 mm</w:t>
            </w:r>
            <w:r w:rsidR="000E7868">
              <w:rPr>
                <w:rFonts w:ascii="Arial" w:hAnsi="Arial" w:cs="Arial"/>
                <w:sz w:val="20"/>
                <w:szCs w:val="20"/>
              </w:rPr>
              <w:t>; 2.550 mm vključno z bočnimi lučmi;</w:t>
            </w:r>
          </w:p>
          <w:p w14:paraId="3F1693E4" w14:textId="08C1E81D" w:rsidR="00B80584" w:rsidRPr="00B80584" w:rsidRDefault="00B80584" w:rsidP="00FA1146">
            <w:pPr>
              <w:pStyle w:val="Odstavekseznama"/>
              <w:numPr>
                <w:ilvl w:val="0"/>
                <w:numId w:val="27"/>
              </w:numPr>
              <w:ind w:left="172" w:hanging="172"/>
              <w:rPr>
                <w:szCs w:val="20"/>
              </w:rPr>
            </w:pPr>
            <w:r w:rsidRPr="00B80584">
              <w:rPr>
                <w:rFonts w:ascii="Arial" w:hAnsi="Arial" w:cs="Arial"/>
                <w:sz w:val="20"/>
                <w:szCs w:val="20"/>
              </w:rPr>
              <w:t>višina z nadgradnjo</w:t>
            </w:r>
            <w:r w:rsidR="007008E5">
              <w:rPr>
                <w:rFonts w:ascii="Arial" w:hAnsi="Arial" w:cs="Arial"/>
                <w:sz w:val="20"/>
                <w:szCs w:val="20"/>
              </w:rPr>
              <w:t xml:space="preserve"> KMN</w:t>
            </w:r>
            <w:r w:rsidRPr="00B8058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80584">
              <w:rPr>
                <w:rFonts w:ascii="Arial" w:hAnsi="Arial" w:cs="Arial"/>
                <w:sz w:val="20"/>
                <w:szCs w:val="20"/>
              </w:rPr>
              <w:t>maks</w:t>
            </w:r>
            <w:proofErr w:type="spellEnd"/>
            <w:r w:rsidRPr="00B80584">
              <w:rPr>
                <w:rFonts w:ascii="Arial" w:hAnsi="Arial" w:cs="Arial"/>
                <w:sz w:val="20"/>
                <w:szCs w:val="20"/>
              </w:rPr>
              <w:t>.): 2.6</w:t>
            </w:r>
            <w:r w:rsidR="00C44E26">
              <w:rPr>
                <w:rFonts w:ascii="Arial" w:hAnsi="Arial" w:cs="Arial"/>
                <w:sz w:val="20"/>
                <w:szCs w:val="20"/>
              </w:rPr>
              <w:t>5</w:t>
            </w:r>
            <w:r w:rsidRPr="00B80584">
              <w:rPr>
                <w:rFonts w:ascii="Arial" w:hAnsi="Arial" w:cs="Arial"/>
                <w:sz w:val="20"/>
                <w:szCs w:val="20"/>
              </w:rPr>
              <w:t>0 mm</w:t>
            </w:r>
            <w:r w:rsidR="007008E5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232786089"/>
            <w:placeholder>
              <w:docPart w:val="923B2DFBA7EE4C83BA14E2108F282EC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auto"/>
                <w:vAlign w:val="center"/>
              </w:tcPr>
              <w:p w14:paraId="60345CFB" w14:textId="21F8E622" w:rsidR="00B80584" w:rsidRPr="00C40B56" w:rsidRDefault="00B80584" w:rsidP="00B80584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851567792"/>
            <w:placeholder>
              <w:docPart w:val="5766F27A1765457F8B4EF8A2C37C415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auto"/>
                <w:vAlign w:val="center"/>
              </w:tcPr>
              <w:p w14:paraId="53DFEA24" w14:textId="05C3948C" w:rsidR="00B80584" w:rsidRPr="00C668FB" w:rsidRDefault="00B80584" w:rsidP="00B80584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B80584" w:rsidRPr="00C40B56" w14:paraId="0B998D36" w14:textId="77777777" w:rsidTr="00B55C16">
        <w:trPr>
          <w:trHeight w:val="411"/>
        </w:trPr>
        <w:tc>
          <w:tcPr>
            <w:tcW w:w="988" w:type="dxa"/>
            <w:shd w:val="clear" w:color="auto" w:fill="auto"/>
            <w:vAlign w:val="center"/>
          </w:tcPr>
          <w:p w14:paraId="46320EA4" w14:textId="77777777" w:rsidR="00B80584" w:rsidRPr="00D06A9F" w:rsidRDefault="00B80584" w:rsidP="00FA1146">
            <w:pPr>
              <w:pStyle w:val="Odstavekseznama"/>
              <w:numPr>
                <w:ilvl w:val="0"/>
                <w:numId w:val="22"/>
              </w:numPr>
              <w:ind w:hanging="720"/>
              <w:jc w:val="both"/>
              <w:rPr>
                <w:bCs/>
                <w:szCs w:val="20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1E9DA310" w14:textId="77777777" w:rsidR="00B80584" w:rsidRPr="00B80584" w:rsidRDefault="00B80584" w:rsidP="00B805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Calibri"/>
                <w:spacing w:val="-2"/>
                <w:szCs w:val="20"/>
                <w:lang w:eastAsia="sl-SI"/>
              </w:rPr>
            </w:pPr>
            <w:r w:rsidRPr="00B80584">
              <w:rPr>
                <w:rFonts w:eastAsia="Calibri"/>
                <w:spacing w:val="-2"/>
                <w:szCs w:val="20"/>
                <w:lang w:eastAsia="sl-SI"/>
              </w:rPr>
              <w:t>Platišča in pnevmatike:</w:t>
            </w:r>
          </w:p>
          <w:p w14:paraId="20855C6E" w14:textId="1844BF4E" w:rsidR="00B80584" w:rsidRPr="00B80584" w:rsidRDefault="00016892" w:rsidP="00FA1146">
            <w:pPr>
              <w:pStyle w:val="Odstavekseznama"/>
              <w:numPr>
                <w:ilvl w:val="0"/>
                <w:numId w:val="26"/>
              </w:numPr>
              <w:ind w:left="172" w:hanging="1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Kolesa (4x) dimenzije</w:t>
            </w:r>
            <w:r w:rsidR="00B80584" w:rsidRPr="00B80584">
              <w:rPr>
                <w:rFonts w:ascii="Arial" w:hAnsi="Arial" w:cs="Arial"/>
                <w:sz w:val="20"/>
                <w:szCs w:val="20"/>
              </w:rPr>
              <w:t>: 205/65 R 17.5</w:t>
            </w:r>
            <w:r>
              <w:rPr>
                <w:rFonts w:ascii="Arial" w:hAnsi="Arial" w:cs="Arial"/>
                <w:sz w:val="20"/>
                <w:szCs w:val="20"/>
              </w:rPr>
              <w:t xml:space="preserve"> na jeklenih platiščih, celoletne pnevmatike</w:t>
            </w:r>
            <w:r w:rsidR="007008E5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737A39B" w14:textId="0F146BD3" w:rsidR="00B80584" w:rsidRPr="00016892" w:rsidRDefault="00B80584" w:rsidP="00FA1146">
            <w:pPr>
              <w:pStyle w:val="Odstavekseznama"/>
              <w:numPr>
                <w:ilvl w:val="0"/>
                <w:numId w:val="26"/>
              </w:numPr>
              <w:ind w:left="172" w:hanging="172"/>
              <w:rPr>
                <w:rFonts w:ascii="Arial" w:hAnsi="Arial" w:cs="Arial"/>
                <w:sz w:val="20"/>
                <w:szCs w:val="20"/>
              </w:rPr>
            </w:pPr>
            <w:r w:rsidRPr="00016892">
              <w:rPr>
                <w:rFonts w:ascii="Arial" w:hAnsi="Arial" w:cs="Arial"/>
                <w:sz w:val="20"/>
                <w:szCs w:val="20"/>
              </w:rPr>
              <w:t>jeklena platišča v dvojni izvedbi, tovarniško srebrna</w:t>
            </w:r>
            <w:r w:rsidR="007008E5" w:rsidRPr="00016892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6E545D8" w14:textId="77777777" w:rsidR="00B80584" w:rsidRPr="00016892" w:rsidRDefault="00B80584" w:rsidP="00FA1146">
            <w:pPr>
              <w:pStyle w:val="Odstavekseznama"/>
              <w:numPr>
                <w:ilvl w:val="0"/>
                <w:numId w:val="26"/>
              </w:numPr>
              <w:ind w:left="172" w:hanging="172"/>
              <w:rPr>
                <w:szCs w:val="20"/>
              </w:rPr>
            </w:pPr>
            <w:r w:rsidRPr="00B80584">
              <w:rPr>
                <w:rFonts w:ascii="Arial" w:hAnsi="Arial" w:cs="Arial"/>
                <w:sz w:val="20"/>
                <w:szCs w:val="20"/>
              </w:rPr>
              <w:t xml:space="preserve">rezervno kolo </w:t>
            </w:r>
            <w:r w:rsidR="00016892">
              <w:rPr>
                <w:rFonts w:ascii="Arial" w:hAnsi="Arial" w:cs="Arial"/>
                <w:sz w:val="20"/>
                <w:szCs w:val="20"/>
              </w:rPr>
              <w:t>enakih dimenzij</w:t>
            </w:r>
            <w:r w:rsidRPr="00B80584">
              <w:rPr>
                <w:rFonts w:ascii="Arial" w:hAnsi="Arial" w:cs="Arial"/>
                <w:sz w:val="20"/>
                <w:szCs w:val="20"/>
              </w:rPr>
              <w:t xml:space="preserve"> 205/65 R 17.5</w:t>
            </w:r>
            <w:r w:rsidR="00016892">
              <w:rPr>
                <w:rFonts w:ascii="Arial" w:hAnsi="Arial" w:cs="Arial"/>
                <w:sz w:val="20"/>
                <w:szCs w:val="20"/>
              </w:rPr>
              <w:t>, na jeklenem platišču</w:t>
            </w:r>
            <w:r w:rsidRPr="00B80584">
              <w:rPr>
                <w:rFonts w:ascii="Arial" w:hAnsi="Arial" w:cs="Arial"/>
                <w:sz w:val="20"/>
                <w:szCs w:val="20"/>
              </w:rPr>
              <w:t>, vgrajeno pod platojem ali na območju podvozja ali na strehi zabojnika; s ključem za menjavo kolesa</w:t>
            </w:r>
            <w:r w:rsidR="007008E5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9688691" w14:textId="02661412" w:rsidR="00016892" w:rsidRPr="00016892" w:rsidRDefault="00016892" w:rsidP="00FA1146">
            <w:pPr>
              <w:pStyle w:val="Odstavekseznama"/>
              <w:numPr>
                <w:ilvl w:val="0"/>
                <w:numId w:val="26"/>
              </w:numPr>
              <w:ind w:left="172" w:hanging="172"/>
              <w:rPr>
                <w:rFonts w:ascii="Arial" w:hAnsi="Arial" w:cs="Arial"/>
                <w:sz w:val="20"/>
                <w:szCs w:val="20"/>
              </w:rPr>
            </w:pPr>
            <w:r w:rsidRPr="00016892">
              <w:rPr>
                <w:rFonts w:ascii="Arial" w:eastAsia="Calibri" w:hAnsi="Arial" w:cs="Arial"/>
                <w:bCs/>
                <w:sz w:val="20"/>
                <w:szCs w:val="20"/>
              </w:rPr>
              <w:t xml:space="preserve">pnevmatike ne smejo biti starejše več kot 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>1</w:t>
            </w:r>
            <w:r w:rsidRPr="00016892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let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>o</w:t>
            </w:r>
            <w:r w:rsidRPr="00016892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od dneva </w:t>
            </w:r>
            <w:r w:rsidRPr="00016892">
              <w:rPr>
                <w:rFonts w:ascii="Arial" w:eastAsia="Calibri" w:hAnsi="Arial" w:cs="Arial"/>
                <w:sz w:val="20"/>
                <w:szCs w:val="20"/>
              </w:rPr>
              <w:t>količinskega in kakovostnega prevzema prikolice s strani naročnika</w:t>
            </w:r>
            <w:r w:rsidRPr="00016892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1461538007"/>
            <w:placeholder>
              <w:docPart w:val="0D9D7A10AF954CA393918DEEE314A7B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auto"/>
                <w:vAlign w:val="center"/>
              </w:tcPr>
              <w:p w14:paraId="09FF2C1D" w14:textId="1AED0BD5" w:rsidR="00B80584" w:rsidRPr="00C40B56" w:rsidRDefault="00B80584" w:rsidP="00B80584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1372223308"/>
            <w:placeholder>
              <w:docPart w:val="4B4734F806A64B8BB715A900C55C8CC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auto"/>
                <w:vAlign w:val="center"/>
              </w:tcPr>
              <w:p w14:paraId="1D4C1A4C" w14:textId="6806C7D1" w:rsidR="00B80584" w:rsidRPr="00C668FB" w:rsidRDefault="00B80584" w:rsidP="00B80584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B80584" w:rsidRPr="00C40B56" w14:paraId="6B8D1A03" w14:textId="77777777" w:rsidTr="00B55C16">
        <w:trPr>
          <w:trHeight w:val="411"/>
        </w:trPr>
        <w:tc>
          <w:tcPr>
            <w:tcW w:w="988" w:type="dxa"/>
            <w:shd w:val="clear" w:color="auto" w:fill="auto"/>
            <w:vAlign w:val="center"/>
          </w:tcPr>
          <w:p w14:paraId="39C36A0B" w14:textId="77777777" w:rsidR="00B80584" w:rsidRPr="00D06A9F" w:rsidRDefault="00B80584" w:rsidP="00FA1146">
            <w:pPr>
              <w:pStyle w:val="Odstavekseznama"/>
              <w:numPr>
                <w:ilvl w:val="0"/>
                <w:numId w:val="22"/>
              </w:numPr>
              <w:ind w:hanging="720"/>
              <w:jc w:val="both"/>
              <w:rPr>
                <w:bCs/>
                <w:szCs w:val="20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2080EB0B" w14:textId="77777777" w:rsidR="00B80584" w:rsidRPr="00B80584" w:rsidRDefault="00B80584" w:rsidP="00627D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Calibri"/>
                <w:spacing w:val="-2"/>
                <w:szCs w:val="20"/>
                <w:lang w:eastAsia="sl-SI"/>
              </w:rPr>
            </w:pPr>
            <w:r w:rsidRPr="00B80584">
              <w:rPr>
                <w:rFonts w:eastAsia="Calibri"/>
                <w:spacing w:val="-2"/>
                <w:szCs w:val="20"/>
                <w:lang w:eastAsia="sl-SI"/>
              </w:rPr>
              <w:t>Podvozje prikolice s krmilno premo:</w:t>
            </w:r>
          </w:p>
          <w:p w14:paraId="0CC5B81A" w14:textId="616CC4F0" w:rsidR="00B80584" w:rsidRPr="00B80584" w:rsidRDefault="00B80584" w:rsidP="00FA1146">
            <w:pPr>
              <w:pStyle w:val="Odstavekseznama"/>
              <w:numPr>
                <w:ilvl w:val="0"/>
                <w:numId w:val="28"/>
              </w:numPr>
              <w:ind w:left="172" w:hanging="142"/>
              <w:rPr>
                <w:rFonts w:ascii="Arial" w:hAnsi="Arial" w:cs="Arial"/>
                <w:sz w:val="20"/>
                <w:szCs w:val="20"/>
              </w:rPr>
            </w:pPr>
            <w:r w:rsidRPr="00B80584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jeklena šasija prikolice, vroče pocinkana</w:t>
            </w:r>
            <w:r w:rsidR="007008E5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;</w:t>
            </w:r>
          </w:p>
          <w:p w14:paraId="18346C47" w14:textId="24CC118B" w:rsidR="00B80584" w:rsidRPr="00B80584" w:rsidRDefault="00B80584" w:rsidP="00FA1146">
            <w:pPr>
              <w:pStyle w:val="Odstavekseznama"/>
              <w:numPr>
                <w:ilvl w:val="0"/>
                <w:numId w:val="28"/>
              </w:numPr>
              <w:ind w:left="172" w:hanging="142"/>
              <w:rPr>
                <w:rFonts w:ascii="Arial" w:hAnsi="Arial" w:cs="Arial"/>
                <w:sz w:val="20"/>
                <w:szCs w:val="20"/>
              </w:rPr>
            </w:pPr>
            <w:r w:rsidRPr="00B80584">
              <w:rPr>
                <w:rFonts w:ascii="Arial" w:hAnsi="Arial" w:cs="Arial"/>
                <w:sz w:val="20"/>
                <w:szCs w:val="20"/>
              </w:rPr>
              <w:t>2 x podporni nogi spredaj, vrtenje za 90°, nastavljiva višina</w:t>
            </w:r>
            <w:r w:rsidR="007008E5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E2AA76D" w14:textId="38A86B91" w:rsidR="00B80584" w:rsidRPr="00B80584" w:rsidRDefault="00B80584" w:rsidP="00FA1146">
            <w:pPr>
              <w:pStyle w:val="Odstavekseznama"/>
              <w:numPr>
                <w:ilvl w:val="0"/>
                <w:numId w:val="28"/>
              </w:numPr>
              <w:ind w:left="172" w:hanging="142"/>
              <w:rPr>
                <w:rFonts w:ascii="Arial" w:hAnsi="Arial" w:cs="Arial"/>
                <w:sz w:val="20"/>
                <w:szCs w:val="20"/>
              </w:rPr>
            </w:pPr>
            <w:r w:rsidRPr="00B80584">
              <w:rPr>
                <w:rFonts w:ascii="Arial" w:hAnsi="Arial" w:cs="Arial"/>
                <w:sz w:val="20"/>
                <w:szCs w:val="20"/>
              </w:rPr>
              <w:t>2 x podporni nogi zadaj, vrtenje za 90°</w:t>
            </w:r>
            <w:r w:rsidR="007008E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008E5" w:rsidRPr="00B80584">
              <w:rPr>
                <w:rFonts w:ascii="Arial" w:hAnsi="Arial" w:cs="Arial"/>
                <w:sz w:val="20"/>
                <w:szCs w:val="20"/>
              </w:rPr>
              <w:t xml:space="preserve"> nastavljiva višina</w:t>
            </w:r>
            <w:r w:rsidR="007008E5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565CCF3" w14:textId="303367E7" w:rsidR="00B80584" w:rsidRPr="00B80584" w:rsidRDefault="00B80584" w:rsidP="00FA1146">
            <w:pPr>
              <w:pStyle w:val="Odstavekseznama"/>
              <w:numPr>
                <w:ilvl w:val="0"/>
                <w:numId w:val="28"/>
              </w:numPr>
              <w:ind w:left="172" w:hanging="142"/>
              <w:rPr>
                <w:rFonts w:ascii="Arial" w:hAnsi="Arial" w:cs="Arial"/>
                <w:sz w:val="20"/>
                <w:szCs w:val="20"/>
              </w:rPr>
            </w:pPr>
            <w:r w:rsidRPr="00B80584">
              <w:rPr>
                <w:rFonts w:ascii="Arial" w:hAnsi="Arial" w:cs="Arial"/>
                <w:sz w:val="20"/>
                <w:szCs w:val="20"/>
              </w:rPr>
              <w:t>peto pomožno kolo spredaj (na ojnici), nastavljiva višina</w:t>
            </w:r>
            <w:r w:rsidR="007008E5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D7463A4" w14:textId="206BC5D7" w:rsidR="00B80584" w:rsidRDefault="00B80584" w:rsidP="00FA1146">
            <w:pPr>
              <w:pStyle w:val="Odstavekseznama"/>
              <w:numPr>
                <w:ilvl w:val="0"/>
                <w:numId w:val="28"/>
              </w:numPr>
              <w:ind w:left="172" w:hanging="142"/>
              <w:rPr>
                <w:rFonts w:ascii="Arial" w:hAnsi="Arial" w:cs="Arial"/>
                <w:sz w:val="20"/>
                <w:szCs w:val="20"/>
              </w:rPr>
            </w:pPr>
            <w:r w:rsidRPr="00B80584">
              <w:rPr>
                <w:rFonts w:ascii="Arial" w:hAnsi="Arial" w:cs="Arial"/>
                <w:sz w:val="20"/>
                <w:szCs w:val="20"/>
              </w:rPr>
              <w:t>bočna stranska zaščita proti naletu</w:t>
            </w:r>
            <w:r w:rsidR="007008E5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51F4A7F" w14:textId="77777777" w:rsidR="00B80584" w:rsidRPr="00B80584" w:rsidRDefault="00B80584" w:rsidP="00627DE8">
            <w:pPr>
              <w:spacing w:line="240" w:lineRule="auto"/>
              <w:jc w:val="both"/>
              <w:rPr>
                <w:szCs w:val="20"/>
              </w:rPr>
            </w:pPr>
          </w:p>
          <w:p w14:paraId="18C7F7F3" w14:textId="295C9677" w:rsidR="00B80584" w:rsidRPr="00B80584" w:rsidRDefault="00B80584" w:rsidP="00627DE8">
            <w:pPr>
              <w:spacing w:line="240" w:lineRule="auto"/>
              <w:jc w:val="both"/>
              <w:rPr>
                <w:rFonts w:eastAsia="Calibri"/>
                <w:szCs w:val="20"/>
              </w:rPr>
            </w:pPr>
            <w:r w:rsidRPr="00B80584">
              <w:rPr>
                <w:szCs w:val="20"/>
              </w:rPr>
              <w:t>PVC blatniki z zavesami v skladu s predpisi EU (zavese proti škropljenju)</w:t>
            </w:r>
            <w:r w:rsidR="007008E5">
              <w:rPr>
                <w:szCs w:val="20"/>
              </w:rPr>
              <w:t>;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619455128"/>
            <w:placeholder>
              <w:docPart w:val="3566E95D6A1C40DD9F48CAE3B97BFE3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auto"/>
                <w:vAlign w:val="center"/>
              </w:tcPr>
              <w:p w14:paraId="4A7FD17C" w14:textId="25EF4FAF" w:rsidR="00B80584" w:rsidRPr="00C40B56" w:rsidRDefault="00B80584" w:rsidP="00B80584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295417527"/>
            <w:placeholder>
              <w:docPart w:val="15806EAA5FAB4CE9BEE3FCBAFD66A17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auto"/>
                <w:vAlign w:val="center"/>
              </w:tcPr>
              <w:p w14:paraId="24946255" w14:textId="746FB52D" w:rsidR="00B80584" w:rsidRPr="00C668FB" w:rsidRDefault="00B80584" w:rsidP="00B80584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B80584" w:rsidRPr="00C40B56" w14:paraId="5017B781" w14:textId="77777777" w:rsidTr="00B55C16">
        <w:trPr>
          <w:trHeight w:val="411"/>
        </w:trPr>
        <w:tc>
          <w:tcPr>
            <w:tcW w:w="988" w:type="dxa"/>
            <w:shd w:val="clear" w:color="auto" w:fill="auto"/>
            <w:vAlign w:val="center"/>
          </w:tcPr>
          <w:p w14:paraId="47E61EB5" w14:textId="77777777" w:rsidR="00B80584" w:rsidRPr="00D06A9F" w:rsidRDefault="00B80584" w:rsidP="00FA1146">
            <w:pPr>
              <w:pStyle w:val="Odstavekseznama"/>
              <w:numPr>
                <w:ilvl w:val="0"/>
                <w:numId w:val="22"/>
              </w:numPr>
              <w:ind w:hanging="720"/>
              <w:jc w:val="both"/>
              <w:rPr>
                <w:bCs/>
                <w:szCs w:val="20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104745B8" w14:textId="4816E43F" w:rsidR="00B80584" w:rsidRPr="00B80584" w:rsidRDefault="00B80584" w:rsidP="009B7A50">
            <w:pPr>
              <w:spacing w:line="240" w:lineRule="auto"/>
              <w:jc w:val="both"/>
              <w:rPr>
                <w:rFonts w:eastAsia="Calibri"/>
                <w:szCs w:val="20"/>
              </w:rPr>
            </w:pPr>
            <w:r w:rsidRPr="00B80584">
              <w:rPr>
                <w:rFonts w:eastAsia="Calibri"/>
                <w:szCs w:val="20"/>
              </w:rPr>
              <w:t>Vlečna naprava p</w:t>
            </w:r>
            <w:r w:rsidR="007008E5">
              <w:rPr>
                <w:rFonts w:eastAsia="Calibri"/>
                <w:szCs w:val="20"/>
              </w:rPr>
              <w:t>odvozja PMN</w:t>
            </w:r>
            <w:r w:rsidRPr="00B80584">
              <w:rPr>
                <w:rFonts w:eastAsia="Calibri"/>
                <w:szCs w:val="20"/>
              </w:rPr>
              <w:t>:</w:t>
            </w:r>
          </w:p>
          <w:p w14:paraId="194A639C" w14:textId="313F0F11" w:rsidR="00B80584" w:rsidRPr="00B80584" w:rsidRDefault="00B80584" w:rsidP="009B7A50">
            <w:pPr>
              <w:pStyle w:val="Odstavekseznama"/>
              <w:numPr>
                <w:ilvl w:val="0"/>
                <w:numId w:val="29"/>
              </w:numPr>
              <w:ind w:left="172" w:hanging="17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80584">
              <w:rPr>
                <w:rFonts w:ascii="Arial" w:hAnsi="Arial" w:cs="Arial"/>
                <w:color w:val="000000"/>
                <w:sz w:val="20"/>
                <w:szCs w:val="20"/>
              </w:rPr>
              <w:t>vlečni drog (oje) z atestirano vlečno ušesno spojko Ø 40 mm (WAP)</w:t>
            </w:r>
            <w:r w:rsidR="007008E5">
              <w:rPr>
                <w:rFonts w:ascii="Arial" w:hAnsi="Arial" w:cs="Arial"/>
                <w:color w:val="000000"/>
                <w:sz w:val="20"/>
                <w:szCs w:val="20"/>
              </w:rPr>
              <w:t>;</w:t>
            </w:r>
          </w:p>
          <w:p w14:paraId="4B0D5342" w14:textId="5B31D245" w:rsidR="00B80584" w:rsidRPr="00B80584" w:rsidRDefault="00B80584" w:rsidP="009B7A50">
            <w:pPr>
              <w:pStyle w:val="Odstavekseznama"/>
              <w:numPr>
                <w:ilvl w:val="0"/>
                <w:numId w:val="29"/>
              </w:numPr>
              <w:ind w:left="172" w:hanging="17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80584">
              <w:rPr>
                <w:rFonts w:ascii="Arial" w:eastAsia="Calibri" w:hAnsi="Arial" w:cs="Arial"/>
                <w:sz w:val="20"/>
                <w:szCs w:val="20"/>
              </w:rPr>
              <w:t>višina priklopa: nastavljiva 850±150 mm</w:t>
            </w:r>
            <w:r w:rsidR="007008E5">
              <w:rPr>
                <w:rFonts w:ascii="Arial" w:eastAsia="Calibri" w:hAnsi="Arial" w:cs="Arial"/>
                <w:sz w:val="20"/>
                <w:szCs w:val="20"/>
              </w:rPr>
              <w:t>;</w:t>
            </w:r>
          </w:p>
          <w:p w14:paraId="6234D301" w14:textId="215C8BC4" w:rsidR="00B80584" w:rsidRPr="00B80584" w:rsidRDefault="00B80584" w:rsidP="009B7A50">
            <w:pPr>
              <w:pStyle w:val="Odstavekseznama"/>
              <w:numPr>
                <w:ilvl w:val="0"/>
                <w:numId w:val="29"/>
              </w:numPr>
              <w:ind w:left="172" w:hanging="172"/>
              <w:jc w:val="both"/>
              <w:rPr>
                <w:rFonts w:eastAsia="Calibri"/>
                <w:szCs w:val="20"/>
              </w:rPr>
            </w:pPr>
            <w:r w:rsidRPr="00B80584">
              <w:rPr>
                <w:rFonts w:ascii="Arial" w:eastAsia="Calibri" w:hAnsi="Arial" w:cs="Arial"/>
                <w:sz w:val="20"/>
                <w:szCs w:val="20"/>
              </w:rPr>
              <w:t>d</w:t>
            </w:r>
            <w:r w:rsidRPr="00B80584">
              <w:rPr>
                <w:rFonts w:ascii="Arial" w:hAnsi="Arial" w:cs="Arial"/>
                <w:sz w:val="20"/>
                <w:szCs w:val="20"/>
              </w:rPr>
              <w:t>olžina prikopa: cca. 1.600 mm</w:t>
            </w:r>
            <w:r w:rsidR="007008E5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403656453"/>
            <w:placeholder>
              <w:docPart w:val="63F6E8966DC2493AAE1F98FC712AEF3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auto"/>
                <w:vAlign w:val="center"/>
              </w:tcPr>
              <w:p w14:paraId="1F8FB19F" w14:textId="605335C5" w:rsidR="00B80584" w:rsidRPr="00C40B56" w:rsidRDefault="00B80584" w:rsidP="00B80584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773529720"/>
            <w:placeholder>
              <w:docPart w:val="D0F71BADA5554C0A8520031AA6111AD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auto"/>
                <w:vAlign w:val="center"/>
              </w:tcPr>
              <w:p w14:paraId="669DD596" w14:textId="6EFA5519" w:rsidR="00B80584" w:rsidRPr="00C668FB" w:rsidRDefault="00B80584" w:rsidP="00B80584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B80584" w:rsidRPr="00C40B56" w14:paraId="75C9DD9F" w14:textId="77777777" w:rsidTr="00B55C16">
        <w:trPr>
          <w:trHeight w:val="411"/>
        </w:trPr>
        <w:tc>
          <w:tcPr>
            <w:tcW w:w="988" w:type="dxa"/>
            <w:shd w:val="clear" w:color="auto" w:fill="auto"/>
            <w:vAlign w:val="center"/>
          </w:tcPr>
          <w:p w14:paraId="2FFCCCC1" w14:textId="77777777" w:rsidR="00B80584" w:rsidRPr="00D06A9F" w:rsidRDefault="00B80584" w:rsidP="00FA1146">
            <w:pPr>
              <w:pStyle w:val="Odstavekseznama"/>
              <w:numPr>
                <w:ilvl w:val="0"/>
                <w:numId w:val="22"/>
              </w:numPr>
              <w:ind w:hanging="720"/>
              <w:jc w:val="both"/>
              <w:rPr>
                <w:bCs/>
                <w:szCs w:val="20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56526174" w14:textId="6B6E1A67" w:rsidR="00B80584" w:rsidRPr="00CB3E5F" w:rsidRDefault="00B80584" w:rsidP="009B7A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Calibri"/>
                <w:spacing w:val="-2"/>
                <w:szCs w:val="20"/>
                <w:lang w:eastAsia="sl-SI"/>
              </w:rPr>
            </w:pPr>
            <w:r w:rsidRPr="00CB3E5F">
              <w:rPr>
                <w:rFonts w:eastAsia="Calibri"/>
                <w:spacing w:val="-2"/>
                <w:szCs w:val="20"/>
                <w:lang w:eastAsia="sl-SI"/>
              </w:rPr>
              <w:t>Vzmetenj p</w:t>
            </w:r>
            <w:r w:rsidR="00CB3E5F" w:rsidRPr="00CB3E5F">
              <w:rPr>
                <w:rFonts w:eastAsia="Calibri"/>
                <w:spacing w:val="-2"/>
                <w:szCs w:val="20"/>
                <w:lang w:eastAsia="sl-SI"/>
              </w:rPr>
              <w:t>odvozja PMN</w:t>
            </w:r>
            <w:r w:rsidRPr="00CB3E5F">
              <w:rPr>
                <w:rFonts w:eastAsia="Calibri"/>
                <w:spacing w:val="-2"/>
                <w:szCs w:val="20"/>
                <w:lang w:eastAsia="sl-SI"/>
              </w:rPr>
              <w:t>:</w:t>
            </w:r>
          </w:p>
          <w:p w14:paraId="1047D345" w14:textId="7CEEA612" w:rsidR="00B80584" w:rsidRPr="00016892" w:rsidRDefault="00B80584" w:rsidP="009B7A50">
            <w:pPr>
              <w:pStyle w:val="Odstavekseznama"/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ind w:left="172" w:hanging="142"/>
              <w:jc w:val="both"/>
              <w:rPr>
                <w:rFonts w:ascii="Arial" w:hAnsi="Arial" w:cs="Arial"/>
                <w:spacing w:val="-2"/>
                <w:sz w:val="20"/>
                <w:szCs w:val="20"/>
                <w:lang w:eastAsia="sl-SI"/>
              </w:rPr>
            </w:pPr>
            <w:r w:rsidRPr="00CB3E5F">
              <w:rPr>
                <w:rFonts w:ascii="Arial" w:hAnsi="Arial" w:cs="Arial"/>
                <w:spacing w:val="-2"/>
                <w:sz w:val="20"/>
                <w:szCs w:val="20"/>
                <w:lang w:eastAsia="sl-SI"/>
              </w:rPr>
              <w:t>zračno vzmetenje</w:t>
            </w:r>
            <w:r w:rsidR="007008E5">
              <w:rPr>
                <w:rFonts w:ascii="Arial" w:hAnsi="Arial" w:cs="Arial"/>
                <w:spacing w:val="-2"/>
                <w:sz w:val="20"/>
                <w:szCs w:val="20"/>
                <w:lang w:eastAsia="sl-SI"/>
              </w:rPr>
              <w:t>;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507489353"/>
            <w:placeholder>
              <w:docPart w:val="EB4FCD8A338A448F9706FF63CDD74B6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auto"/>
                <w:vAlign w:val="center"/>
              </w:tcPr>
              <w:p w14:paraId="2E80B8A9" w14:textId="66EECD88" w:rsidR="00B80584" w:rsidRPr="00C40B56" w:rsidRDefault="00B80584" w:rsidP="00B80584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839697773"/>
            <w:placeholder>
              <w:docPart w:val="B77A91D40B374D259A743CFB0AC0E5C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auto"/>
                <w:vAlign w:val="center"/>
              </w:tcPr>
              <w:p w14:paraId="1B3906E2" w14:textId="2D5A3B5A" w:rsidR="00B80584" w:rsidRPr="00C668FB" w:rsidRDefault="00B80584" w:rsidP="00B80584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C40B56" w14:paraId="360E131B" w14:textId="77777777" w:rsidTr="00B55C16">
        <w:trPr>
          <w:trHeight w:val="411"/>
        </w:trPr>
        <w:tc>
          <w:tcPr>
            <w:tcW w:w="988" w:type="dxa"/>
            <w:shd w:val="clear" w:color="auto" w:fill="auto"/>
            <w:vAlign w:val="center"/>
          </w:tcPr>
          <w:p w14:paraId="2655DC35" w14:textId="77777777" w:rsidR="00C44E26" w:rsidRPr="00D06A9F" w:rsidRDefault="00C44E26" w:rsidP="00C44E26">
            <w:pPr>
              <w:pStyle w:val="Odstavekseznama"/>
              <w:numPr>
                <w:ilvl w:val="0"/>
                <w:numId w:val="22"/>
              </w:numPr>
              <w:ind w:hanging="720"/>
              <w:jc w:val="both"/>
              <w:rPr>
                <w:bCs/>
                <w:szCs w:val="20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46EDB2AC" w14:textId="2D3A4D43" w:rsidR="00C44E26" w:rsidRPr="00CB3E5F" w:rsidRDefault="00C44E26" w:rsidP="009B7A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Calibri"/>
                <w:spacing w:val="-2"/>
                <w:szCs w:val="20"/>
                <w:lang w:eastAsia="sl-SI"/>
              </w:rPr>
            </w:pPr>
            <w:r w:rsidRPr="00C44E26">
              <w:rPr>
                <w:szCs w:val="20"/>
              </w:rPr>
              <w:t>Bobnaste osi,</w:t>
            </w:r>
            <w:r w:rsidRPr="00C44E26">
              <w:rPr>
                <w:shd w:val="clear" w:color="auto" w:fill="FFFFFF"/>
              </w:rPr>
              <w:t xml:space="preserve"> opremljene z bobnastimi zavorami (npr. </w:t>
            </w:r>
            <w:r w:rsidRPr="00C44E26">
              <w:rPr>
                <w:szCs w:val="20"/>
              </w:rPr>
              <w:t>BPW), po izbiri proizvajalca;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325052351"/>
            <w:placeholder>
              <w:docPart w:val="AA524DDC3C1F48C4A29ADAE77CAF1F9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auto"/>
                <w:vAlign w:val="center"/>
              </w:tcPr>
              <w:p w14:paraId="27EC4D06" w14:textId="31E037A5" w:rsidR="00C44E26" w:rsidRDefault="00C44E26" w:rsidP="00C44E26">
                <w:pPr>
                  <w:spacing w:line="26" w:lineRule="atLeast"/>
                  <w:jc w:val="both"/>
                  <w:rPr>
                    <w:rFonts w:eastAsia="Calibri" w:cs="Times New Roman"/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1059018912"/>
            <w:placeholder>
              <w:docPart w:val="8C0EB49F5B824D3886092A256A1CC3F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auto"/>
                <w:vAlign w:val="center"/>
              </w:tcPr>
              <w:p w14:paraId="2F539F2B" w14:textId="6264F2E5" w:rsidR="00C44E26" w:rsidRDefault="00C44E26" w:rsidP="00C44E26">
                <w:pPr>
                  <w:spacing w:line="26" w:lineRule="atLeast"/>
                  <w:jc w:val="both"/>
                  <w:rPr>
                    <w:rFonts w:eastAsia="Calibri" w:cs="Times New Roman"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C40B56" w14:paraId="401CD93E" w14:textId="77777777" w:rsidTr="00B55C16">
        <w:trPr>
          <w:trHeight w:val="411"/>
        </w:trPr>
        <w:tc>
          <w:tcPr>
            <w:tcW w:w="988" w:type="dxa"/>
            <w:shd w:val="clear" w:color="auto" w:fill="auto"/>
            <w:vAlign w:val="center"/>
          </w:tcPr>
          <w:p w14:paraId="7D4BF671" w14:textId="77777777" w:rsidR="00C44E26" w:rsidRPr="00D06A9F" w:rsidRDefault="00C44E26" w:rsidP="00C44E26">
            <w:pPr>
              <w:pStyle w:val="Odstavekseznama"/>
              <w:numPr>
                <w:ilvl w:val="0"/>
                <w:numId w:val="22"/>
              </w:numPr>
              <w:ind w:hanging="720"/>
              <w:jc w:val="both"/>
              <w:rPr>
                <w:bCs/>
                <w:szCs w:val="20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19ED4896" w14:textId="16C7A0AA" w:rsidR="00C44E26" w:rsidRPr="00B80584" w:rsidRDefault="00C44E26" w:rsidP="009B7A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Calibri"/>
                <w:spacing w:val="-2"/>
                <w:szCs w:val="20"/>
                <w:lang w:eastAsia="sl-SI"/>
              </w:rPr>
            </w:pPr>
            <w:r w:rsidRPr="00B80584">
              <w:rPr>
                <w:rFonts w:eastAsia="Calibri"/>
                <w:spacing w:val="-2"/>
                <w:szCs w:val="20"/>
                <w:lang w:eastAsia="sl-SI"/>
              </w:rPr>
              <w:t>Zavorni sistem p</w:t>
            </w:r>
            <w:r>
              <w:rPr>
                <w:rFonts w:eastAsia="Calibri"/>
                <w:spacing w:val="-2"/>
                <w:szCs w:val="20"/>
                <w:lang w:eastAsia="sl-SI"/>
              </w:rPr>
              <w:t>odvozja PMN</w:t>
            </w:r>
            <w:r w:rsidRPr="00B80584">
              <w:rPr>
                <w:rFonts w:eastAsia="Calibri"/>
                <w:spacing w:val="-2"/>
                <w:szCs w:val="20"/>
                <w:lang w:eastAsia="sl-SI"/>
              </w:rPr>
              <w:t>:</w:t>
            </w:r>
          </w:p>
          <w:p w14:paraId="0487CBAE" w14:textId="5777AAA4" w:rsidR="00C44E26" w:rsidRPr="00CB3E5F" w:rsidRDefault="00C44E26" w:rsidP="009B7A50">
            <w:pPr>
              <w:pStyle w:val="Odstavekseznama"/>
              <w:widowControl w:val="0"/>
              <w:numPr>
                <w:ilvl w:val="0"/>
                <w:numId w:val="31"/>
              </w:numPr>
              <w:shd w:val="clear" w:color="auto" w:fill="FFFFFF"/>
              <w:autoSpaceDE w:val="0"/>
              <w:autoSpaceDN w:val="0"/>
              <w:adjustRightInd w:val="0"/>
              <w:ind w:left="172" w:hanging="172"/>
              <w:jc w:val="both"/>
              <w:rPr>
                <w:rFonts w:ascii="Arial" w:eastAsia="Calibri" w:hAnsi="Arial" w:cs="Arial"/>
                <w:spacing w:val="-2"/>
                <w:sz w:val="20"/>
                <w:szCs w:val="20"/>
                <w:lang w:eastAsia="sl-SI"/>
              </w:rPr>
            </w:pPr>
            <w:r w:rsidRPr="00CB3E5F">
              <w:rPr>
                <w:rFonts w:ascii="Arial" w:eastAsia="Calibri" w:hAnsi="Arial" w:cs="Arial"/>
                <w:spacing w:val="-2"/>
                <w:sz w:val="20"/>
                <w:szCs w:val="20"/>
                <w:lang w:eastAsia="sl-SI"/>
              </w:rPr>
              <w:t>dvokrožne zračne zavore WABCO</w:t>
            </w:r>
            <w:r>
              <w:rPr>
                <w:rFonts w:ascii="Arial" w:eastAsia="Calibri" w:hAnsi="Arial" w:cs="Arial"/>
                <w:spacing w:val="-2"/>
                <w:sz w:val="20"/>
                <w:szCs w:val="20"/>
                <w:lang w:eastAsia="sl-SI"/>
              </w:rPr>
              <w:t>;</w:t>
            </w:r>
          </w:p>
          <w:p w14:paraId="663A36D9" w14:textId="242B5A9A" w:rsidR="00C44E26" w:rsidRPr="00CB3E5F" w:rsidRDefault="00C44E26" w:rsidP="009B7A50">
            <w:pPr>
              <w:pStyle w:val="Odstavekseznama"/>
              <w:widowControl w:val="0"/>
              <w:numPr>
                <w:ilvl w:val="0"/>
                <w:numId w:val="31"/>
              </w:numPr>
              <w:shd w:val="clear" w:color="auto" w:fill="FFFFFF"/>
              <w:autoSpaceDE w:val="0"/>
              <w:autoSpaceDN w:val="0"/>
              <w:adjustRightInd w:val="0"/>
              <w:ind w:left="172" w:hanging="172"/>
              <w:jc w:val="both"/>
              <w:rPr>
                <w:rFonts w:eastAsia="Calibri"/>
                <w:spacing w:val="-2"/>
                <w:szCs w:val="20"/>
                <w:lang w:eastAsia="sl-SI"/>
              </w:rPr>
            </w:pPr>
            <w:r w:rsidRPr="00CB3E5F">
              <w:rPr>
                <w:rFonts w:ascii="Arial" w:eastAsia="Calibri" w:hAnsi="Arial" w:cs="Arial"/>
                <w:spacing w:val="-2"/>
                <w:sz w:val="20"/>
                <w:szCs w:val="20"/>
                <w:lang w:eastAsia="sl-SI"/>
              </w:rPr>
              <w:t>parkirna zavora</w:t>
            </w:r>
            <w:r>
              <w:rPr>
                <w:rFonts w:ascii="Arial" w:eastAsia="Calibri" w:hAnsi="Arial" w:cs="Arial"/>
                <w:spacing w:val="-2"/>
                <w:sz w:val="20"/>
                <w:szCs w:val="20"/>
                <w:lang w:eastAsia="sl-SI"/>
              </w:rPr>
              <w:t>;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468817062"/>
            <w:placeholder>
              <w:docPart w:val="A3ADC39D01D94CDFAADE2544A6AF697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auto"/>
                <w:vAlign w:val="center"/>
              </w:tcPr>
              <w:p w14:paraId="62570EF4" w14:textId="567FBB89" w:rsidR="00C44E26" w:rsidRPr="00C40B56" w:rsidRDefault="00C44E26" w:rsidP="00C44E26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1070771338"/>
            <w:placeholder>
              <w:docPart w:val="7FB698DF0C3D4F4AA2F5C503376A4D6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auto"/>
                <w:vAlign w:val="center"/>
              </w:tcPr>
              <w:p w14:paraId="40E5849A" w14:textId="40F7056D" w:rsidR="00C44E26" w:rsidRPr="00C668FB" w:rsidRDefault="00C44E26" w:rsidP="00C44E26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C40B56" w14:paraId="341B0AE5" w14:textId="77777777" w:rsidTr="00B55C16">
        <w:trPr>
          <w:trHeight w:val="411"/>
        </w:trPr>
        <w:tc>
          <w:tcPr>
            <w:tcW w:w="988" w:type="dxa"/>
            <w:shd w:val="clear" w:color="auto" w:fill="auto"/>
            <w:vAlign w:val="center"/>
          </w:tcPr>
          <w:p w14:paraId="050C945D" w14:textId="77777777" w:rsidR="00C44E26" w:rsidRPr="00D06A9F" w:rsidRDefault="00C44E26" w:rsidP="00C44E26">
            <w:pPr>
              <w:pStyle w:val="Odstavekseznama"/>
              <w:numPr>
                <w:ilvl w:val="0"/>
                <w:numId w:val="22"/>
              </w:numPr>
              <w:ind w:hanging="720"/>
              <w:jc w:val="both"/>
              <w:rPr>
                <w:bCs/>
                <w:szCs w:val="20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125F0F93" w14:textId="207E5B0D" w:rsidR="00C44E26" w:rsidRPr="00B80584" w:rsidRDefault="00C44E26" w:rsidP="009B7A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Calibri"/>
                <w:spacing w:val="-2"/>
                <w:szCs w:val="20"/>
                <w:lang w:eastAsia="sl-SI"/>
              </w:rPr>
            </w:pPr>
            <w:r w:rsidRPr="00B80584">
              <w:rPr>
                <w:rFonts w:eastAsia="Calibri"/>
                <w:spacing w:val="-2"/>
                <w:szCs w:val="20"/>
                <w:lang w:eastAsia="sl-SI"/>
              </w:rPr>
              <w:t>Zaščita proti rjavenju in barva p</w:t>
            </w:r>
            <w:r>
              <w:rPr>
                <w:rFonts w:eastAsia="Calibri"/>
                <w:spacing w:val="-2"/>
                <w:szCs w:val="20"/>
                <w:lang w:eastAsia="sl-SI"/>
              </w:rPr>
              <w:t>odvozja PMN</w:t>
            </w:r>
            <w:r w:rsidRPr="00B80584">
              <w:rPr>
                <w:rFonts w:eastAsia="Calibri"/>
                <w:spacing w:val="-2"/>
                <w:szCs w:val="20"/>
                <w:lang w:eastAsia="sl-SI"/>
              </w:rPr>
              <w:t xml:space="preserve">: </w:t>
            </w:r>
          </w:p>
          <w:p w14:paraId="4EA456A0" w14:textId="56FFA5D2" w:rsidR="00C44E26" w:rsidRPr="00B80584" w:rsidRDefault="00C44E26" w:rsidP="009B7A50">
            <w:pPr>
              <w:spacing w:line="240" w:lineRule="auto"/>
              <w:jc w:val="both"/>
              <w:rPr>
                <w:rFonts w:eastAsia="Calibri"/>
                <w:szCs w:val="20"/>
              </w:rPr>
            </w:pPr>
            <w:r w:rsidRPr="00B80584">
              <w:rPr>
                <w:spacing w:val="-2"/>
                <w:szCs w:val="20"/>
                <w:lang w:eastAsia="sl-SI"/>
              </w:rPr>
              <w:t>podvozje PMN</w:t>
            </w:r>
            <w:r>
              <w:rPr>
                <w:spacing w:val="-2"/>
                <w:szCs w:val="20"/>
                <w:lang w:eastAsia="sl-SI"/>
              </w:rPr>
              <w:t xml:space="preserve"> </w:t>
            </w:r>
            <w:r w:rsidRPr="00B80584">
              <w:rPr>
                <w:spacing w:val="-2"/>
                <w:szCs w:val="20"/>
                <w:lang w:eastAsia="sl-SI"/>
              </w:rPr>
              <w:t xml:space="preserve">v barvi pocinkanja, jekleni deli so lahko barvani v </w:t>
            </w:r>
            <w:r w:rsidRPr="00B80584">
              <w:rPr>
                <w:szCs w:val="20"/>
              </w:rPr>
              <w:t>barvi 5017 – prometno modra po RAL-lestvici</w:t>
            </w:r>
            <w:r>
              <w:rPr>
                <w:szCs w:val="20"/>
              </w:rPr>
              <w:t>;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1815094853"/>
            <w:placeholder>
              <w:docPart w:val="DFBFF8353B24415F9A485F08B5FE4D8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auto"/>
                <w:vAlign w:val="center"/>
              </w:tcPr>
              <w:p w14:paraId="119C23BA" w14:textId="1CDAC2DC" w:rsidR="00C44E26" w:rsidRPr="00C40B56" w:rsidRDefault="00C44E26" w:rsidP="00C44E26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1242288550"/>
            <w:placeholder>
              <w:docPart w:val="F237D0A8B83A4246B8008FD1E2FA08F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auto"/>
                <w:vAlign w:val="center"/>
              </w:tcPr>
              <w:p w14:paraId="2E1343C1" w14:textId="1FDDB3DD" w:rsidR="00C44E26" w:rsidRPr="00C668FB" w:rsidRDefault="00C44E26" w:rsidP="00C44E26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C40B56" w14:paraId="3BA915DA" w14:textId="77777777" w:rsidTr="00B55C16">
        <w:trPr>
          <w:trHeight w:val="411"/>
        </w:trPr>
        <w:tc>
          <w:tcPr>
            <w:tcW w:w="988" w:type="dxa"/>
            <w:shd w:val="clear" w:color="auto" w:fill="auto"/>
            <w:vAlign w:val="center"/>
          </w:tcPr>
          <w:p w14:paraId="55F066BC" w14:textId="77777777" w:rsidR="00C44E26" w:rsidRPr="00D06A9F" w:rsidRDefault="00C44E26" w:rsidP="00C44E26">
            <w:pPr>
              <w:pStyle w:val="Odstavekseznama"/>
              <w:numPr>
                <w:ilvl w:val="0"/>
                <w:numId w:val="22"/>
              </w:numPr>
              <w:ind w:hanging="720"/>
              <w:jc w:val="both"/>
              <w:rPr>
                <w:bCs/>
                <w:szCs w:val="20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6DD83779" w14:textId="52BBCC3F" w:rsidR="00C44E26" w:rsidRPr="00CB3E5F" w:rsidRDefault="00C44E26" w:rsidP="009B7A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Calibri"/>
                <w:noProof/>
                <w:spacing w:val="-2"/>
                <w:szCs w:val="20"/>
                <w:lang w:eastAsia="sl-SI"/>
              </w:rPr>
            </w:pPr>
            <w:r w:rsidRPr="00CB3E5F">
              <w:rPr>
                <w:rFonts w:eastAsia="Calibri"/>
                <w:noProof/>
                <w:spacing w:val="-2"/>
                <w:szCs w:val="20"/>
                <w:lang w:eastAsia="sl-SI"/>
              </w:rPr>
              <w:t>Pritrjevanje zabojnika oz. nadgradnje - KMN:</w:t>
            </w:r>
          </w:p>
          <w:p w14:paraId="6E5B7619" w14:textId="6DFB89C5" w:rsidR="00C44E26" w:rsidRPr="007008E5" w:rsidRDefault="009B7A50" w:rsidP="009B7A50">
            <w:pPr>
              <w:pStyle w:val="Odstavekseznama"/>
              <w:numPr>
                <w:ilvl w:val="0"/>
                <w:numId w:val="30"/>
              </w:numPr>
              <w:ind w:left="172" w:hanging="17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  <w:lang w:eastAsia="sl-SI"/>
              </w:rPr>
              <w:t xml:space="preserve">s </w:t>
            </w:r>
            <w:r w:rsidR="00C44E26" w:rsidRPr="000E7868">
              <w:rPr>
                <w:rFonts w:ascii="Arial" w:hAnsi="Arial" w:cs="Arial"/>
                <w:spacing w:val="-2"/>
                <w:sz w:val="20"/>
                <w:szCs w:val="20"/>
                <w:lang w:eastAsia="sl-SI"/>
              </w:rPr>
              <w:t>ključ</w:t>
            </w:r>
            <w:r>
              <w:rPr>
                <w:rFonts w:ascii="Arial" w:hAnsi="Arial" w:cs="Arial"/>
                <w:spacing w:val="-2"/>
                <w:sz w:val="20"/>
                <w:szCs w:val="20"/>
                <w:lang w:eastAsia="sl-SI"/>
              </w:rPr>
              <w:t xml:space="preserve">i </w:t>
            </w:r>
            <w:r w:rsidR="00C44E26">
              <w:rPr>
                <w:rFonts w:ascii="Arial" w:hAnsi="Arial" w:cs="Arial"/>
                <w:spacing w:val="-2"/>
                <w:sz w:val="20"/>
                <w:szCs w:val="20"/>
                <w:lang w:eastAsia="sl-SI"/>
              </w:rPr>
              <w:t xml:space="preserve">za pritrjevanje zabojnika KMN - </w:t>
            </w:r>
            <w:proofErr w:type="spellStart"/>
            <w:r w:rsidR="00C44E26" w:rsidRPr="00CB3E5F">
              <w:rPr>
                <w:rFonts w:ascii="Arial" w:hAnsi="Arial" w:cs="Arial"/>
                <w:spacing w:val="-2"/>
                <w:sz w:val="20"/>
                <w:szCs w:val="20"/>
                <w:lang w:eastAsia="sl-SI"/>
              </w:rPr>
              <w:t>Twist</w:t>
            </w:r>
            <w:proofErr w:type="spellEnd"/>
            <w:r w:rsidR="00C44E26" w:rsidRPr="00CB3E5F">
              <w:rPr>
                <w:rFonts w:ascii="Arial" w:hAnsi="Arial" w:cs="Arial"/>
                <w:spacing w:val="-2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="00C44E26" w:rsidRPr="00CB3E5F">
              <w:rPr>
                <w:rFonts w:ascii="Arial" w:hAnsi="Arial" w:cs="Arial"/>
                <w:spacing w:val="-2"/>
                <w:sz w:val="20"/>
                <w:szCs w:val="20"/>
                <w:lang w:eastAsia="sl-SI"/>
              </w:rPr>
              <w:t>lock</w:t>
            </w:r>
            <w:proofErr w:type="spellEnd"/>
            <w:r w:rsidR="00C44E26" w:rsidRPr="00CB3E5F">
              <w:rPr>
                <w:rFonts w:ascii="Arial" w:hAnsi="Arial" w:cs="Arial"/>
                <w:spacing w:val="-2"/>
                <w:sz w:val="20"/>
                <w:szCs w:val="20"/>
                <w:lang w:eastAsia="sl-SI"/>
              </w:rPr>
              <w:t xml:space="preserve"> sistem (po standardu ISO)</w:t>
            </w:r>
            <w:r>
              <w:rPr>
                <w:rFonts w:ascii="Arial" w:hAnsi="Arial" w:cs="Arial"/>
                <w:spacing w:val="-2"/>
                <w:sz w:val="20"/>
                <w:szCs w:val="20"/>
                <w:lang w:eastAsia="sl-SI"/>
              </w:rPr>
              <w:t xml:space="preserve"> - </w:t>
            </w:r>
            <w:r w:rsidRPr="00CB3E5F">
              <w:rPr>
                <w:rFonts w:ascii="Arial" w:hAnsi="Arial" w:cs="Arial"/>
                <w:spacing w:val="-2"/>
                <w:sz w:val="20"/>
                <w:szCs w:val="20"/>
                <w:lang w:eastAsia="sl-SI"/>
              </w:rPr>
              <w:t xml:space="preserve">4 kosi </w:t>
            </w:r>
            <w:r w:rsidR="00C44E26" w:rsidRPr="00CB3E5F">
              <w:rPr>
                <w:rFonts w:ascii="Arial" w:hAnsi="Arial" w:cs="Arial"/>
                <w:spacing w:val="-2"/>
                <w:sz w:val="20"/>
                <w:szCs w:val="20"/>
                <w:lang w:eastAsia="sl-SI"/>
              </w:rPr>
              <w:t xml:space="preserve"> (2 x spredaj L/D, 2x zadaj L/D)</w:t>
            </w:r>
            <w:r>
              <w:rPr>
                <w:rFonts w:ascii="Arial" w:hAnsi="Arial" w:cs="Arial"/>
                <w:spacing w:val="-2"/>
                <w:sz w:val="20"/>
                <w:szCs w:val="20"/>
                <w:lang w:eastAsia="sl-SI"/>
              </w:rPr>
              <w:t>,</w:t>
            </w:r>
            <w:r w:rsidR="00C44E26">
              <w:rPr>
                <w:rFonts w:ascii="Arial" w:hAnsi="Arial" w:cs="Arial"/>
                <w:spacing w:val="-2"/>
                <w:sz w:val="20"/>
                <w:szCs w:val="20"/>
                <w:lang w:eastAsia="sl-SI"/>
              </w:rPr>
              <w:t xml:space="preserve"> vgrajeni v bočni jekleni nosilec platforme podvozja PMN;</w:t>
            </w:r>
          </w:p>
          <w:p w14:paraId="788F4236" w14:textId="57664E73" w:rsidR="00C44E26" w:rsidRDefault="00C44E26" w:rsidP="009B7A50">
            <w:pPr>
              <w:pStyle w:val="Odstavekseznama"/>
              <w:numPr>
                <w:ilvl w:val="0"/>
                <w:numId w:val="30"/>
              </w:numPr>
              <w:ind w:left="172" w:hanging="17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vgradno mesto spredaj: 530 mm od prednjega roba platforme;</w:t>
            </w:r>
          </w:p>
          <w:p w14:paraId="02A22E37" w14:textId="0F7944E3" w:rsidR="00C44E26" w:rsidRPr="007008E5" w:rsidRDefault="00C44E26" w:rsidP="009B7A50">
            <w:pPr>
              <w:pStyle w:val="Odstavekseznama"/>
              <w:numPr>
                <w:ilvl w:val="0"/>
                <w:numId w:val="30"/>
              </w:numPr>
              <w:ind w:left="172" w:hanging="17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 xml:space="preserve">vgradno mesto zadaj: 685 mm od </w:t>
            </w:r>
            <w:r w:rsidR="009B7A50">
              <w:rPr>
                <w:rFonts w:ascii="Arial" w:eastAsia="Calibri" w:hAnsi="Arial" w:cs="Arial"/>
                <w:sz w:val="20"/>
                <w:szCs w:val="20"/>
              </w:rPr>
              <w:t>zadnjega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platforme;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44487192"/>
            <w:placeholder>
              <w:docPart w:val="2AF35ED8F9514A199EEAF1D8376A7FA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auto"/>
                <w:vAlign w:val="center"/>
              </w:tcPr>
              <w:p w14:paraId="22D3A762" w14:textId="20CFE14A" w:rsidR="00C44E26" w:rsidRPr="00C40B56" w:rsidRDefault="00C44E26" w:rsidP="00C44E26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1037737931"/>
            <w:placeholder>
              <w:docPart w:val="A44F19DE6C544B81B5B8A5585C4B26C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auto"/>
                <w:vAlign w:val="center"/>
              </w:tcPr>
              <w:p w14:paraId="2CC9254F" w14:textId="1DC677BF" w:rsidR="00C44E26" w:rsidRPr="00C668FB" w:rsidRDefault="00C44E26" w:rsidP="00C44E26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C40B56" w14:paraId="5C6DEF23" w14:textId="77777777" w:rsidTr="00B55C16">
        <w:trPr>
          <w:trHeight w:val="411"/>
        </w:trPr>
        <w:tc>
          <w:tcPr>
            <w:tcW w:w="988" w:type="dxa"/>
            <w:shd w:val="clear" w:color="auto" w:fill="auto"/>
            <w:vAlign w:val="center"/>
          </w:tcPr>
          <w:p w14:paraId="72D38260" w14:textId="77777777" w:rsidR="00C44E26" w:rsidRPr="00D06A9F" w:rsidRDefault="00C44E26" w:rsidP="00C44E26">
            <w:pPr>
              <w:pStyle w:val="Odstavekseznama"/>
              <w:numPr>
                <w:ilvl w:val="0"/>
                <w:numId w:val="22"/>
              </w:numPr>
              <w:ind w:hanging="720"/>
              <w:jc w:val="both"/>
              <w:rPr>
                <w:bCs/>
                <w:szCs w:val="20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6F3498A5" w14:textId="7DCA141E" w:rsidR="00C44E26" w:rsidRPr="00B80584" w:rsidRDefault="00C44E26" w:rsidP="009B7A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Calibri"/>
                <w:noProof/>
                <w:szCs w:val="20"/>
              </w:rPr>
            </w:pPr>
            <w:r w:rsidRPr="00B80584">
              <w:rPr>
                <w:rFonts w:eastAsia="Calibri"/>
                <w:noProof/>
                <w:szCs w:val="20"/>
              </w:rPr>
              <w:t>Priklop elektrike podvozja PMN:</w:t>
            </w:r>
          </w:p>
          <w:p w14:paraId="373D8E64" w14:textId="3479B0E3" w:rsidR="00C44E26" w:rsidRPr="00CB3E5F" w:rsidRDefault="00C44E26" w:rsidP="009B7A50">
            <w:pPr>
              <w:pStyle w:val="Odstavekseznama"/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ind w:left="172" w:hanging="172"/>
              <w:jc w:val="both"/>
              <w:rPr>
                <w:noProof/>
                <w:szCs w:val="20"/>
              </w:rPr>
            </w:pPr>
            <w:r w:rsidRPr="006D0496">
              <w:rPr>
                <w:rFonts w:ascii="Arial" w:hAnsi="Arial" w:cs="Arial"/>
                <w:sz w:val="20"/>
                <w:szCs w:val="20"/>
                <w:lang w:eastAsia="sl-SI"/>
              </w:rPr>
              <w:t>s priključnim kablom</w:t>
            </w:r>
            <w:r w:rsidR="006D0496" w:rsidRPr="006D0496">
              <w:rPr>
                <w:rFonts w:ascii="Arial" w:hAnsi="Arial" w:cs="Arial"/>
                <w:sz w:val="20"/>
                <w:szCs w:val="20"/>
                <w:lang w:eastAsia="sl-SI"/>
              </w:rPr>
              <w:t xml:space="preserve"> s 15 – polnim vtikačem 24V, ISO 12098</w:t>
            </w:r>
            <w:r w:rsidRPr="006D0496">
              <w:rPr>
                <w:rFonts w:ascii="Arial" w:hAnsi="Arial" w:cs="Arial"/>
                <w:sz w:val="20"/>
                <w:szCs w:val="20"/>
                <w:lang w:eastAsia="sl-SI"/>
              </w:rPr>
              <w:t xml:space="preserve">, kompatibilen s priključkom na </w:t>
            </w:r>
            <w:r w:rsidR="006D0496" w:rsidRPr="006D0496">
              <w:rPr>
                <w:rFonts w:ascii="Arial" w:hAnsi="Arial" w:cs="Arial"/>
                <w:sz w:val="20"/>
                <w:szCs w:val="20"/>
                <w:lang w:eastAsia="sl-SI"/>
              </w:rPr>
              <w:t>vlečnem</w:t>
            </w:r>
            <w:r w:rsidRPr="006D0496">
              <w:rPr>
                <w:rFonts w:ascii="Arial" w:hAnsi="Arial" w:cs="Arial"/>
                <w:sz w:val="20"/>
                <w:szCs w:val="20"/>
                <w:lang w:eastAsia="sl-SI"/>
              </w:rPr>
              <w:t xml:space="preserve"> vozilu (15 – </w:t>
            </w:r>
            <w:r w:rsidR="00974FCA" w:rsidRPr="006D0496">
              <w:rPr>
                <w:rFonts w:ascii="Arial" w:hAnsi="Arial" w:cs="Arial"/>
                <w:sz w:val="20"/>
                <w:szCs w:val="20"/>
                <w:lang w:eastAsia="sl-SI"/>
              </w:rPr>
              <w:t>poln</w:t>
            </w:r>
            <w:r w:rsidR="006D0496" w:rsidRPr="006D0496">
              <w:rPr>
                <w:rFonts w:ascii="Arial" w:hAnsi="Arial" w:cs="Arial"/>
                <w:sz w:val="20"/>
                <w:szCs w:val="20"/>
                <w:lang w:eastAsia="sl-SI"/>
              </w:rPr>
              <w:t>a</w:t>
            </w:r>
            <w:r w:rsidR="00974FCA" w:rsidRPr="006D0496">
              <w:rPr>
                <w:rFonts w:ascii="Arial" w:hAnsi="Arial" w:cs="Arial"/>
                <w:sz w:val="20"/>
                <w:szCs w:val="20"/>
                <w:lang w:eastAsia="sl-SI"/>
              </w:rPr>
              <w:t xml:space="preserve"> vti</w:t>
            </w:r>
            <w:r w:rsidR="006D0496" w:rsidRPr="006D0496">
              <w:rPr>
                <w:rFonts w:ascii="Arial" w:hAnsi="Arial" w:cs="Arial"/>
                <w:sz w:val="20"/>
                <w:szCs w:val="20"/>
                <w:lang w:eastAsia="sl-SI"/>
              </w:rPr>
              <w:t>čnica</w:t>
            </w:r>
            <w:r w:rsidRPr="006D0496">
              <w:rPr>
                <w:rFonts w:ascii="Arial" w:hAnsi="Arial" w:cs="Arial"/>
                <w:sz w:val="20"/>
                <w:szCs w:val="20"/>
                <w:lang w:eastAsia="sl-SI"/>
              </w:rPr>
              <w:t xml:space="preserve"> 24V, ISO 12098);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 xml:space="preserve"> </w:t>
            </w:r>
            <w:r w:rsidRPr="00CB3E5F">
              <w:rPr>
                <w:rFonts w:ascii="Arial" w:eastAsia="Calibri" w:hAnsi="Arial" w:cs="Arial"/>
                <w:noProof/>
                <w:sz w:val="20"/>
                <w:szCs w:val="20"/>
                <w:lang w:eastAsia="sl-SI"/>
              </w:rPr>
              <w:t xml:space="preserve"> </w:t>
            </w:r>
            <w:r w:rsidRPr="00CB3E5F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    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1320614325"/>
            <w:placeholder>
              <w:docPart w:val="E8E8B1A5820048968C8D07C73363718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auto"/>
                <w:vAlign w:val="center"/>
              </w:tcPr>
              <w:p w14:paraId="4F8C735C" w14:textId="084B603C" w:rsidR="00C44E26" w:rsidRPr="00C40B56" w:rsidRDefault="00C44E26" w:rsidP="00C44E26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1040504022"/>
            <w:placeholder>
              <w:docPart w:val="60196612A9F24590B3027802652FB93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auto"/>
                <w:vAlign w:val="center"/>
              </w:tcPr>
              <w:p w14:paraId="5A3272E0" w14:textId="21D7FAC1" w:rsidR="00C44E26" w:rsidRPr="00C668FB" w:rsidRDefault="00C44E26" w:rsidP="00C44E26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C40B56" w14:paraId="584D515E" w14:textId="77777777" w:rsidTr="00B55C16">
        <w:trPr>
          <w:trHeight w:val="411"/>
        </w:trPr>
        <w:tc>
          <w:tcPr>
            <w:tcW w:w="988" w:type="dxa"/>
            <w:shd w:val="clear" w:color="auto" w:fill="auto"/>
            <w:vAlign w:val="center"/>
          </w:tcPr>
          <w:p w14:paraId="7CF51491" w14:textId="77777777" w:rsidR="00C44E26" w:rsidRPr="00D06A9F" w:rsidRDefault="00C44E26" w:rsidP="00C44E26">
            <w:pPr>
              <w:pStyle w:val="Odstavekseznama"/>
              <w:numPr>
                <w:ilvl w:val="0"/>
                <w:numId w:val="22"/>
              </w:numPr>
              <w:ind w:hanging="720"/>
              <w:jc w:val="both"/>
              <w:rPr>
                <w:bCs/>
                <w:szCs w:val="20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77AEAC71" w14:textId="77777777" w:rsidR="00C44E26" w:rsidRPr="007925F1" w:rsidRDefault="00C44E26" w:rsidP="009B7A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Calibri"/>
                <w:noProof/>
                <w:szCs w:val="20"/>
              </w:rPr>
            </w:pPr>
            <w:r w:rsidRPr="007925F1">
              <w:rPr>
                <w:rFonts w:eastAsia="Calibri"/>
                <w:noProof/>
                <w:szCs w:val="20"/>
              </w:rPr>
              <w:t>Adapter:</w:t>
            </w:r>
          </w:p>
          <w:p w14:paraId="6122E879" w14:textId="6C35D8E0" w:rsidR="00C44E26" w:rsidRPr="007925F1" w:rsidRDefault="00C44E26" w:rsidP="009B7A50">
            <w:pPr>
              <w:pStyle w:val="Odstavekseznama"/>
              <w:numPr>
                <w:ilvl w:val="0"/>
                <w:numId w:val="24"/>
              </w:numPr>
              <w:ind w:left="172" w:hanging="17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925F1">
              <w:rPr>
                <w:rFonts w:ascii="Arial" w:hAnsi="Arial" w:cs="Arial"/>
                <w:noProof/>
                <w:sz w:val="20"/>
                <w:szCs w:val="20"/>
              </w:rPr>
              <w:t>24 V 15 pol (moška) / 2x7 pol (moška);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257877067"/>
            <w:placeholder>
              <w:docPart w:val="FFFC74A24A754EE2A4CA5EDA38C1980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auto"/>
                <w:vAlign w:val="center"/>
              </w:tcPr>
              <w:p w14:paraId="133D5615" w14:textId="43C41CBD" w:rsidR="00C44E26" w:rsidRPr="00C40B56" w:rsidRDefault="00C44E26" w:rsidP="00C44E26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2002158555"/>
            <w:placeholder>
              <w:docPart w:val="19DDAE4EA35F4AB4A195FC4BA303F65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auto"/>
                <w:vAlign w:val="center"/>
              </w:tcPr>
              <w:p w14:paraId="331C1B3A" w14:textId="64C00239" w:rsidR="00C44E26" w:rsidRPr="00C668FB" w:rsidRDefault="00C44E26" w:rsidP="00C44E26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C40B56" w14:paraId="3BB70EEF" w14:textId="77777777" w:rsidTr="00B55C16">
        <w:trPr>
          <w:trHeight w:val="278"/>
        </w:trPr>
        <w:tc>
          <w:tcPr>
            <w:tcW w:w="988" w:type="dxa"/>
            <w:shd w:val="clear" w:color="auto" w:fill="auto"/>
            <w:vAlign w:val="center"/>
          </w:tcPr>
          <w:p w14:paraId="3165ACF3" w14:textId="77777777" w:rsidR="00C44E26" w:rsidRPr="00D06A9F" w:rsidRDefault="00C44E26" w:rsidP="00C44E26">
            <w:pPr>
              <w:pStyle w:val="Odstavekseznama"/>
              <w:numPr>
                <w:ilvl w:val="0"/>
                <w:numId w:val="22"/>
              </w:numPr>
              <w:ind w:hanging="720"/>
              <w:jc w:val="both"/>
              <w:rPr>
                <w:bCs/>
                <w:szCs w:val="20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2766503A" w14:textId="23F32A8E" w:rsidR="00C44E26" w:rsidRPr="00B80584" w:rsidRDefault="00C44E26" w:rsidP="009B7A50">
            <w:pPr>
              <w:spacing w:line="240" w:lineRule="auto"/>
              <w:ind w:left="14" w:hanging="7"/>
              <w:jc w:val="both"/>
              <w:rPr>
                <w:rFonts w:eastAsia="Calibri"/>
                <w:noProof/>
                <w:szCs w:val="20"/>
              </w:rPr>
            </w:pPr>
            <w:r w:rsidRPr="00B80584">
              <w:rPr>
                <w:rFonts w:eastAsia="Calibri"/>
                <w:noProof/>
                <w:szCs w:val="20"/>
              </w:rPr>
              <w:t>Električna oprema p</w:t>
            </w:r>
            <w:r>
              <w:rPr>
                <w:rFonts w:eastAsia="Calibri"/>
                <w:noProof/>
                <w:szCs w:val="20"/>
              </w:rPr>
              <w:t>odvozja PMN</w:t>
            </w:r>
            <w:r w:rsidRPr="00B80584">
              <w:rPr>
                <w:rFonts w:eastAsia="Calibri"/>
                <w:noProof/>
                <w:szCs w:val="20"/>
              </w:rPr>
              <w:t>:</w:t>
            </w:r>
          </w:p>
          <w:p w14:paraId="4C31333E" w14:textId="05EEA88D" w:rsidR="00C44E26" w:rsidRPr="00016892" w:rsidRDefault="00C44E26" w:rsidP="009B7A50">
            <w:pPr>
              <w:pStyle w:val="Navadensplet"/>
              <w:numPr>
                <w:ilvl w:val="0"/>
                <w:numId w:val="23"/>
              </w:numPr>
              <w:spacing w:before="0" w:beforeAutospacing="0" w:after="0" w:afterAutospacing="0"/>
              <w:ind w:left="172" w:hanging="17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6892">
              <w:rPr>
                <w:rFonts w:ascii="Arial" w:eastAsia="Calibri" w:hAnsi="Arial" w:cs="Arial"/>
                <w:sz w:val="20"/>
                <w:szCs w:val="20"/>
              </w:rPr>
              <w:t>celovita osvetlitev (24V) ustrezna homologacijskim predpisom EU 76/756-EWG</w:t>
            </w:r>
            <w:r>
              <w:rPr>
                <w:rFonts w:ascii="Arial" w:eastAsia="Calibri" w:hAnsi="Arial" w:cs="Arial"/>
                <w:sz w:val="20"/>
                <w:szCs w:val="20"/>
              </w:rPr>
              <w:t>, na zadnjem odbijaču podvozja PMN</w:t>
            </w:r>
            <w:r w:rsidRPr="00016892">
              <w:rPr>
                <w:rFonts w:ascii="Arial" w:eastAsia="Calibri" w:hAnsi="Arial" w:cs="Arial"/>
                <w:sz w:val="20"/>
                <w:szCs w:val="20"/>
              </w:rPr>
              <w:t>;</w:t>
            </w:r>
          </w:p>
          <w:p w14:paraId="1B208B8E" w14:textId="2D6D10FB" w:rsidR="00C44E26" w:rsidRPr="00B80584" w:rsidRDefault="00C44E26" w:rsidP="009B7A50">
            <w:pPr>
              <w:pStyle w:val="Navadensplet"/>
              <w:numPr>
                <w:ilvl w:val="0"/>
                <w:numId w:val="23"/>
              </w:numPr>
              <w:spacing w:before="0" w:beforeAutospacing="0" w:after="0" w:afterAutospacing="0"/>
              <w:ind w:left="172" w:hanging="17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0584">
              <w:rPr>
                <w:rFonts w:ascii="Arial" w:hAnsi="Arial" w:cs="Arial"/>
                <w:color w:val="000000"/>
                <w:sz w:val="20"/>
                <w:szCs w:val="20"/>
              </w:rPr>
              <w:t>zadnji odbijač, zadnje luči, osvetlitev zadnje registrske tablice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;</w:t>
            </w:r>
          </w:p>
          <w:p w14:paraId="70125576" w14:textId="71C2A415" w:rsidR="00C44E26" w:rsidRPr="00B80584" w:rsidRDefault="00C44E26" w:rsidP="009B7A50">
            <w:pPr>
              <w:pStyle w:val="Navadensplet"/>
              <w:numPr>
                <w:ilvl w:val="0"/>
                <w:numId w:val="23"/>
              </w:numPr>
              <w:spacing w:before="0" w:beforeAutospacing="0" w:after="0" w:afterAutospacing="0"/>
              <w:ind w:left="172" w:hanging="17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0584">
              <w:rPr>
                <w:rFonts w:ascii="Arial" w:hAnsi="Arial" w:cs="Arial"/>
                <w:color w:val="000000"/>
                <w:sz w:val="20"/>
                <w:szCs w:val="20"/>
              </w:rPr>
              <w:t>stranske luči (električna instalacija v skladu s predpisi EU in predpisi za cestne priklopnike v Sloveniji)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;</w:t>
            </w:r>
          </w:p>
          <w:p w14:paraId="24A8A392" w14:textId="54E5679F" w:rsidR="00C44E26" w:rsidRPr="00016892" w:rsidRDefault="00C44E26" w:rsidP="009B7A50">
            <w:pPr>
              <w:pStyle w:val="Navadensplet"/>
              <w:numPr>
                <w:ilvl w:val="0"/>
                <w:numId w:val="23"/>
              </w:numPr>
              <w:spacing w:before="0" w:beforeAutospacing="0" w:after="0" w:afterAutospacing="0"/>
              <w:ind w:left="172" w:hanging="17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25F1">
              <w:rPr>
                <w:rFonts w:ascii="Arial" w:eastAsia="Calibri" w:hAnsi="Arial" w:cs="Arial"/>
                <w:sz w:val="20"/>
                <w:szCs w:val="20"/>
              </w:rPr>
              <w:t>dodatno na straneh levo in desno (spredaj in zadaj) vgrajene pozicijske luči na gumijastih nosilcih; skupaj 4 kosi;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534588742"/>
            <w:placeholder>
              <w:docPart w:val="721D054D07C64BED9DA0596DBF0122E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auto"/>
                <w:vAlign w:val="center"/>
              </w:tcPr>
              <w:p w14:paraId="7497E1D7" w14:textId="44BF0061" w:rsidR="00C44E26" w:rsidRPr="00C40B56" w:rsidRDefault="00C44E26" w:rsidP="00C44E26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1295364752"/>
            <w:placeholder>
              <w:docPart w:val="BFE9659FFC9E4749B259A270A0DF88E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auto"/>
                <w:vAlign w:val="center"/>
              </w:tcPr>
              <w:p w14:paraId="01BFF217" w14:textId="0E592AEA" w:rsidR="00C44E26" w:rsidRPr="00C668FB" w:rsidRDefault="00C44E26" w:rsidP="00C44E26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C40B56" w14:paraId="0853029D" w14:textId="77777777" w:rsidTr="00B55C16">
        <w:trPr>
          <w:trHeight w:val="411"/>
        </w:trPr>
        <w:tc>
          <w:tcPr>
            <w:tcW w:w="988" w:type="dxa"/>
            <w:shd w:val="clear" w:color="auto" w:fill="auto"/>
            <w:vAlign w:val="center"/>
          </w:tcPr>
          <w:p w14:paraId="5385AC6A" w14:textId="77777777" w:rsidR="00C44E26" w:rsidRPr="00D06A9F" w:rsidRDefault="00C44E26" w:rsidP="00C44E26">
            <w:pPr>
              <w:pStyle w:val="Odstavekseznama"/>
              <w:numPr>
                <w:ilvl w:val="0"/>
                <w:numId w:val="22"/>
              </w:numPr>
              <w:ind w:hanging="720"/>
              <w:jc w:val="both"/>
              <w:rPr>
                <w:bCs/>
                <w:szCs w:val="20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58AB2D2C" w14:textId="77777777" w:rsidR="00C44E26" w:rsidRPr="00D06A9F" w:rsidRDefault="00C44E26" w:rsidP="00C44E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Calibri"/>
                <w:noProof/>
                <w:szCs w:val="20"/>
              </w:rPr>
            </w:pPr>
            <w:r w:rsidRPr="00D06A9F">
              <w:rPr>
                <w:rFonts w:eastAsia="Calibri"/>
                <w:noProof/>
                <w:szCs w:val="20"/>
              </w:rPr>
              <w:t>Podložne zagozde:</w:t>
            </w:r>
          </w:p>
          <w:p w14:paraId="4A343A4B" w14:textId="2C0F4553" w:rsidR="00C44E26" w:rsidRPr="00D06A9F" w:rsidRDefault="00C44E26" w:rsidP="00C44E26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254" w:hanging="141"/>
              <w:contextualSpacing/>
              <w:jc w:val="both"/>
              <w:rPr>
                <w:noProof/>
                <w:szCs w:val="20"/>
              </w:rPr>
            </w:pPr>
            <w:r w:rsidRPr="00D06A9F">
              <w:rPr>
                <w:noProof/>
                <w:szCs w:val="20"/>
              </w:rPr>
              <w:t>2 kosa</w:t>
            </w:r>
            <w:r>
              <w:rPr>
                <w:noProof/>
                <w:szCs w:val="20"/>
              </w:rPr>
              <w:t xml:space="preserve">, </w:t>
            </w:r>
            <w:r w:rsidRPr="00D06A9F">
              <w:rPr>
                <w:noProof/>
                <w:szCs w:val="20"/>
              </w:rPr>
              <w:t>nameščene na nosicih na p</w:t>
            </w:r>
            <w:r>
              <w:rPr>
                <w:noProof/>
                <w:szCs w:val="20"/>
              </w:rPr>
              <w:t>odvozju PMN;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1518036524"/>
            <w:placeholder>
              <w:docPart w:val="EBBFFF1735FA4ED28BA6C8F273FD6A3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auto"/>
                <w:vAlign w:val="center"/>
              </w:tcPr>
              <w:p w14:paraId="50AD3CA4" w14:textId="783AEE8A" w:rsidR="00C44E26" w:rsidRPr="00C40B56" w:rsidRDefault="00C44E26" w:rsidP="00C44E26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261961989"/>
            <w:placeholder>
              <w:docPart w:val="D359C79E322F4FB38F3920D4EE3D097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auto"/>
                <w:vAlign w:val="center"/>
              </w:tcPr>
              <w:p w14:paraId="20FC40EA" w14:textId="5F69E557" w:rsidR="00C44E26" w:rsidRPr="00C668FB" w:rsidRDefault="00C44E26" w:rsidP="00C44E26">
                <w:pPr>
                  <w:spacing w:line="26" w:lineRule="atLeast"/>
                  <w:jc w:val="both"/>
                  <w:rPr>
                    <w:b/>
                    <w:bCs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C40B56" w14:paraId="2DF53548" w14:textId="77777777" w:rsidTr="00B55C16">
        <w:trPr>
          <w:trHeight w:val="411"/>
        </w:trPr>
        <w:tc>
          <w:tcPr>
            <w:tcW w:w="988" w:type="dxa"/>
            <w:shd w:val="clear" w:color="auto" w:fill="auto"/>
            <w:vAlign w:val="center"/>
          </w:tcPr>
          <w:p w14:paraId="01B03C7B" w14:textId="77777777" w:rsidR="00C44E26" w:rsidRPr="00C40B56" w:rsidRDefault="00C44E26" w:rsidP="00C44E26">
            <w:pPr>
              <w:jc w:val="center"/>
              <w:rPr>
                <w:b/>
                <w:szCs w:val="20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610CDD60" w14:textId="77777777" w:rsidR="00C44E26" w:rsidRPr="00D06A9F" w:rsidRDefault="00C44E26" w:rsidP="00C44E26">
            <w:pPr>
              <w:spacing w:line="240" w:lineRule="auto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595898A" w14:textId="77777777" w:rsidR="00C44E26" w:rsidRPr="00C40B56" w:rsidRDefault="00C44E26" w:rsidP="00C44E26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14CA3F90" w14:textId="77777777" w:rsidR="00C44E26" w:rsidRPr="00C668FB" w:rsidRDefault="00C44E26" w:rsidP="00C44E26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</w:tr>
      <w:tr w:rsidR="00C44E26" w:rsidRPr="00C40B56" w14:paraId="32F023AF" w14:textId="77777777" w:rsidTr="00B55C16">
        <w:trPr>
          <w:trHeight w:val="411"/>
        </w:trPr>
        <w:tc>
          <w:tcPr>
            <w:tcW w:w="988" w:type="dxa"/>
            <w:shd w:val="clear" w:color="auto" w:fill="D9D9D9" w:themeFill="background1" w:themeFillShade="D9"/>
            <w:vAlign w:val="center"/>
          </w:tcPr>
          <w:p w14:paraId="0C163A94" w14:textId="163D0E3F" w:rsidR="00C44E26" w:rsidRPr="00C40B56" w:rsidRDefault="00C44E26" w:rsidP="00C44E2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2.1.2</w:t>
            </w:r>
          </w:p>
        </w:tc>
        <w:tc>
          <w:tcPr>
            <w:tcW w:w="8788" w:type="dxa"/>
            <w:shd w:val="clear" w:color="auto" w:fill="D9D9D9" w:themeFill="background1" w:themeFillShade="D9"/>
            <w:vAlign w:val="center"/>
          </w:tcPr>
          <w:p w14:paraId="4BD1EA53" w14:textId="3D92C09E" w:rsidR="00C44E26" w:rsidRPr="00C40B56" w:rsidRDefault="00C44E26" w:rsidP="00C44E26">
            <w:pPr>
              <w:spacing w:line="26" w:lineRule="atLeast"/>
              <w:jc w:val="both"/>
              <w:rPr>
                <w:b/>
                <w:bCs/>
                <w:szCs w:val="20"/>
              </w:rPr>
            </w:pPr>
            <w:r w:rsidRPr="00C40B56">
              <w:rPr>
                <w:b/>
                <w:bCs/>
                <w:szCs w:val="20"/>
              </w:rPr>
              <w:t xml:space="preserve">Konstrukcijska zasnova </w:t>
            </w:r>
            <w:r>
              <w:rPr>
                <w:b/>
                <w:bCs/>
                <w:szCs w:val="20"/>
              </w:rPr>
              <w:t>nadgradnje (zabojnika - ZMN)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F175296" w14:textId="77777777" w:rsidR="00C44E26" w:rsidRPr="00C40B56" w:rsidRDefault="00C44E26" w:rsidP="00C44E26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</w:tcPr>
          <w:p w14:paraId="4CC81590" w14:textId="77777777" w:rsidR="00C44E26" w:rsidRPr="00C668FB" w:rsidRDefault="00C44E26" w:rsidP="00C44E26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</w:tr>
      <w:tr w:rsidR="00C44E26" w:rsidRPr="00654247" w14:paraId="47C69A84" w14:textId="77777777" w:rsidTr="00B55C16">
        <w:trPr>
          <w:trHeight w:val="978"/>
        </w:trPr>
        <w:tc>
          <w:tcPr>
            <w:tcW w:w="988" w:type="dxa"/>
            <w:shd w:val="clear" w:color="auto" w:fill="FFFFFF"/>
            <w:vAlign w:val="center"/>
          </w:tcPr>
          <w:p w14:paraId="34F9A7D7" w14:textId="77777777" w:rsidR="00C44E26" w:rsidRPr="00C40B56" w:rsidRDefault="00C44E26" w:rsidP="00C44E26">
            <w:pPr>
              <w:numPr>
                <w:ilvl w:val="0"/>
                <w:numId w:val="16"/>
              </w:numPr>
              <w:ind w:left="360"/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667B6FC5" w14:textId="77777777" w:rsidR="00C44E26" w:rsidRPr="00BF7D3E" w:rsidRDefault="00C44E26" w:rsidP="00C44E26">
            <w:pPr>
              <w:spacing w:line="240" w:lineRule="auto"/>
              <w:jc w:val="both"/>
              <w:rPr>
                <w:rFonts w:eastAsia="Calibri" w:cs="Times New Roman"/>
                <w:szCs w:val="20"/>
              </w:rPr>
            </w:pPr>
            <w:r w:rsidRPr="00BF7D3E">
              <w:rPr>
                <w:rFonts w:eastAsia="Calibri" w:cs="Times New Roman"/>
                <w:szCs w:val="20"/>
              </w:rPr>
              <w:t>Namen uporabe:</w:t>
            </w:r>
          </w:p>
          <w:p w14:paraId="2AC58190" w14:textId="0C603CDF" w:rsidR="00C44E26" w:rsidRPr="009D7EBE" w:rsidRDefault="00C44E26" w:rsidP="00C44E26">
            <w:pPr>
              <w:numPr>
                <w:ilvl w:val="3"/>
                <w:numId w:val="7"/>
              </w:numPr>
              <w:spacing w:line="240" w:lineRule="auto"/>
              <w:ind w:left="172" w:hanging="142"/>
              <w:jc w:val="both"/>
              <w:rPr>
                <w:szCs w:val="20"/>
              </w:rPr>
            </w:pPr>
            <w:r>
              <w:rPr>
                <w:bCs/>
                <w:szCs w:val="20"/>
              </w:rPr>
              <w:t>ZMN</w:t>
            </w:r>
            <w:r w:rsidRPr="00C40B56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 xml:space="preserve">je </w:t>
            </w:r>
            <w:r w:rsidRPr="00C40B56">
              <w:rPr>
                <w:bCs/>
                <w:szCs w:val="20"/>
              </w:rPr>
              <w:t xml:space="preserve">namenjen za </w:t>
            </w:r>
            <w:r>
              <w:rPr>
                <w:bCs/>
                <w:szCs w:val="20"/>
              </w:rPr>
              <w:t xml:space="preserve">integracijo (pritrditev s </w:t>
            </w:r>
            <w:proofErr w:type="spellStart"/>
            <w:r>
              <w:rPr>
                <w:bCs/>
                <w:szCs w:val="20"/>
              </w:rPr>
              <w:t>Tws</w:t>
            </w:r>
            <w:proofErr w:type="spellEnd"/>
            <w:r>
              <w:rPr>
                <w:bCs/>
                <w:szCs w:val="20"/>
              </w:rPr>
              <w:t xml:space="preserve"> </w:t>
            </w:r>
            <w:proofErr w:type="spellStart"/>
            <w:r>
              <w:rPr>
                <w:bCs/>
                <w:szCs w:val="20"/>
              </w:rPr>
              <w:t>lock</w:t>
            </w:r>
            <w:proofErr w:type="spellEnd"/>
            <w:r>
              <w:rPr>
                <w:bCs/>
                <w:szCs w:val="20"/>
              </w:rPr>
              <w:t xml:space="preserve"> sistemom) na podvozje s platformo</w:t>
            </w:r>
            <w:r w:rsidRPr="00C40B56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za vgradnjo, skladiščenje in prevoz opreme, ki se uporablja ob posredovanju ob množičnih nesrečah;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2056497182"/>
            <w:placeholder>
              <w:docPart w:val="0E35E48CF67E496697A370C2F27AB21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62EE5095" w14:textId="41F9CEDB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123703201"/>
            <w:placeholder>
              <w:docPart w:val="284CCACE3BE24253AD3E57DAB560276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032F4715" w14:textId="17A29DC7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284159D6" w14:textId="77777777" w:rsidTr="00B55C16">
        <w:trPr>
          <w:trHeight w:val="978"/>
        </w:trPr>
        <w:tc>
          <w:tcPr>
            <w:tcW w:w="988" w:type="dxa"/>
            <w:shd w:val="clear" w:color="auto" w:fill="FFFFFF"/>
            <w:vAlign w:val="center"/>
          </w:tcPr>
          <w:p w14:paraId="4B5321AA" w14:textId="77777777" w:rsidR="00C44E26" w:rsidRPr="00C40B56" w:rsidRDefault="00C44E26" w:rsidP="00C44E26">
            <w:pPr>
              <w:numPr>
                <w:ilvl w:val="0"/>
                <w:numId w:val="16"/>
              </w:numPr>
              <w:ind w:left="360"/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36C3771A" w14:textId="77777777" w:rsidR="00C44E26" w:rsidRPr="00654247" w:rsidRDefault="00C44E26" w:rsidP="00C44E26">
            <w:pPr>
              <w:spacing w:line="240" w:lineRule="auto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 xml:space="preserve">Dimenzije </w:t>
            </w:r>
            <w:r>
              <w:rPr>
                <w:szCs w:val="20"/>
              </w:rPr>
              <w:t>ZMN</w:t>
            </w:r>
            <w:r w:rsidRPr="00654247">
              <w:rPr>
                <w:szCs w:val="20"/>
              </w:rPr>
              <w:t>:</w:t>
            </w:r>
          </w:p>
          <w:p w14:paraId="03BCF711" w14:textId="77777777" w:rsidR="00C44E26" w:rsidRPr="00654247" w:rsidRDefault="00C44E26" w:rsidP="00C44E26">
            <w:pPr>
              <w:numPr>
                <w:ilvl w:val="3"/>
                <w:numId w:val="7"/>
              </w:numPr>
              <w:spacing w:line="240" w:lineRule="auto"/>
              <w:ind w:left="172" w:hanging="172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 xml:space="preserve">zunanja dolžina: od </w:t>
            </w:r>
            <w:r>
              <w:rPr>
                <w:szCs w:val="20"/>
              </w:rPr>
              <w:t>4</w:t>
            </w:r>
            <w:r w:rsidRPr="00654247">
              <w:rPr>
                <w:szCs w:val="20"/>
              </w:rPr>
              <w:t>.000</w:t>
            </w:r>
            <w:r w:rsidRPr="007466DB">
              <w:rPr>
                <w:rFonts w:eastAsia="Calibri"/>
                <w:szCs w:val="20"/>
              </w:rPr>
              <w:t>±</w:t>
            </w:r>
            <w:r>
              <w:rPr>
                <w:rFonts w:eastAsia="Calibri"/>
                <w:szCs w:val="20"/>
              </w:rPr>
              <w:t>5</w:t>
            </w:r>
            <w:r w:rsidRPr="007466DB">
              <w:rPr>
                <w:rFonts w:eastAsia="Calibri"/>
                <w:szCs w:val="20"/>
              </w:rPr>
              <w:t>0 mm</w:t>
            </w:r>
            <w:r w:rsidRPr="00654247">
              <w:rPr>
                <w:szCs w:val="20"/>
              </w:rPr>
              <w:t>;</w:t>
            </w:r>
          </w:p>
          <w:p w14:paraId="6584053D" w14:textId="77777777" w:rsidR="00C44E26" w:rsidRDefault="00C44E26" w:rsidP="00C44E26">
            <w:pPr>
              <w:numPr>
                <w:ilvl w:val="3"/>
                <w:numId w:val="7"/>
              </w:numPr>
              <w:spacing w:line="240" w:lineRule="auto"/>
              <w:ind w:left="172" w:hanging="172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 xml:space="preserve">zunanja širina: 2.500 </w:t>
            </w:r>
            <w:r>
              <w:rPr>
                <w:szCs w:val="20"/>
              </w:rPr>
              <w:t xml:space="preserve">mm, </w:t>
            </w:r>
            <w:r w:rsidRPr="00654247">
              <w:rPr>
                <w:szCs w:val="20"/>
              </w:rPr>
              <w:t xml:space="preserve">do </w:t>
            </w:r>
            <w:proofErr w:type="spellStart"/>
            <w:r>
              <w:rPr>
                <w:szCs w:val="20"/>
              </w:rPr>
              <w:t>maks</w:t>
            </w:r>
            <w:proofErr w:type="spellEnd"/>
            <w:r>
              <w:rPr>
                <w:szCs w:val="20"/>
              </w:rPr>
              <w:t xml:space="preserve">. </w:t>
            </w:r>
            <w:r w:rsidRPr="00654247">
              <w:rPr>
                <w:szCs w:val="20"/>
              </w:rPr>
              <w:t>2.550 mm</w:t>
            </w:r>
            <w:r>
              <w:rPr>
                <w:szCs w:val="20"/>
              </w:rPr>
              <w:t xml:space="preserve"> (z bočno razsvetljavo)</w:t>
            </w:r>
            <w:r w:rsidRPr="00654247">
              <w:rPr>
                <w:szCs w:val="20"/>
              </w:rPr>
              <w:t>;</w:t>
            </w:r>
          </w:p>
          <w:p w14:paraId="4F3F51CC" w14:textId="5D7CD492" w:rsidR="00C44E26" w:rsidRPr="00062B4E" w:rsidRDefault="00C44E26" w:rsidP="00C44E26">
            <w:pPr>
              <w:numPr>
                <w:ilvl w:val="3"/>
                <w:numId w:val="7"/>
              </w:numPr>
              <w:spacing w:line="240" w:lineRule="auto"/>
              <w:ind w:left="172" w:hanging="172"/>
              <w:jc w:val="both"/>
              <w:rPr>
                <w:szCs w:val="20"/>
              </w:rPr>
            </w:pPr>
            <w:r w:rsidRPr="00062B4E">
              <w:rPr>
                <w:szCs w:val="20"/>
              </w:rPr>
              <w:t xml:space="preserve">zunanja višina: </w:t>
            </w:r>
            <w:proofErr w:type="spellStart"/>
            <w:r w:rsidRPr="00062B4E">
              <w:rPr>
                <w:szCs w:val="20"/>
              </w:rPr>
              <w:t>maks</w:t>
            </w:r>
            <w:proofErr w:type="spellEnd"/>
            <w:r w:rsidRPr="00062B4E">
              <w:rPr>
                <w:szCs w:val="20"/>
              </w:rPr>
              <w:t>. 1.790-1.800 mm</w:t>
            </w:r>
            <w:r>
              <w:rPr>
                <w:szCs w:val="20"/>
              </w:rPr>
              <w:t>;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105326972"/>
            <w:placeholder>
              <w:docPart w:val="E3AB420656B940E0AD6E1D5D4191853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4B31CD2F" w14:textId="34C0AE4F" w:rsidR="00C44E26" w:rsidRDefault="00C44E26" w:rsidP="00C44E26">
                <w:pPr>
                  <w:spacing w:line="240" w:lineRule="auto"/>
                  <w:rPr>
                    <w:rFonts w:eastAsia="Calibri" w:cs="Times New Roman"/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1176418447"/>
            <w:placeholder>
              <w:docPart w:val="90E679A9470B40288B13B6C7C9E36E0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50996841" w14:textId="315DCCC9" w:rsidR="00C44E26" w:rsidRDefault="00C44E26" w:rsidP="00C44E26">
                <w:pPr>
                  <w:spacing w:line="240" w:lineRule="auto"/>
                  <w:ind w:left="63"/>
                  <w:rPr>
                    <w:rFonts w:eastAsia="Calibri" w:cs="Times New Roman"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352BBEBE" w14:textId="77777777" w:rsidTr="00B55C16">
        <w:trPr>
          <w:trHeight w:val="53"/>
        </w:trPr>
        <w:tc>
          <w:tcPr>
            <w:tcW w:w="988" w:type="dxa"/>
            <w:shd w:val="clear" w:color="auto" w:fill="FFFFFF"/>
            <w:vAlign w:val="center"/>
          </w:tcPr>
          <w:p w14:paraId="2922820A" w14:textId="77777777" w:rsidR="00C44E26" w:rsidRPr="00654247" w:rsidRDefault="00C44E26" w:rsidP="00C44E26">
            <w:pPr>
              <w:numPr>
                <w:ilvl w:val="0"/>
                <w:numId w:val="16"/>
              </w:numPr>
              <w:ind w:left="360"/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2BE37A13" w14:textId="3A7BB462" w:rsidR="00C44E26" w:rsidRPr="00654247" w:rsidRDefault="00C44E26" w:rsidP="00C44E26">
            <w:pPr>
              <w:spacing w:line="240" w:lineRule="auto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 xml:space="preserve">Nosilnost </w:t>
            </w:r>
            <w:r>
              <w:rPr>
                <w:szCs w:val="20"/>
              </w:rPr>
              <w:t>ZMN</w:t>
            </w:r>
            <w:r w:rsidRPr="00654247">
              <w:rPr>
                <w:szCs w:val="20"/>
              </w:rPr>
              <w:t xml:space="preserve">: min. </w:t>
            </w:r>
            <w:r>
              <w:rPr>
                <w:szCs w:val="20"/>
              </w:rPr>
              <w:t>5</w:t>
            </w:r>
            <w:r w:rsidRPr="00654247">
              <w:rPr>
                <w:szCs w:val="20"/>
              </w:rPr>
              <w:t>.</w:t>
            </w:r>
            <w:r>
              <w:rPr>
                <w:szCs w:val="20"/>
              </w:rPr>
              <w:t>5</w:t>
            </w:r>
            <w:r w:rsidRPr="00654247">
              <w:rPr>
                <w:szCs w:val="20"/>
              </w:rPr>
              <w:t>00 kg;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1735282258"/>
            <w:placeholder>
              <w:docPart w:val="49F311D60CF14E898DE22F7E0471F98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2C6C72F2" w14:textId="74A85A45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332608966"/>
            <w:placeholder>
              <w:docPart w:val="424641164B3345F2B4FA3F53CC53DB9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42183165" w14:textId="4603B762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0CE768A3" w14:textId="77777777" w:rsidTr="00B55C16">
        <w:trPr>
          <w:trHeight w:val="53"/>
        </w:trPr>
        <w:tc>
          <w:tcPr>
            <w:tcW w:w="988" w:type="dxa"/>
            <w:shd w:val="clear" w:color="auto" w:fill="FFFFFF"/>
            <w:vAlign w:val="center"/>
          </w:tcPr>
          <w:p w14:paraId="6A414AB3" w14:textId="77777777" w:rsidR="00C44E26" w:rsidRPr="00654247" w:rsidRDefault="00C44E26" w:rsidP="00C44E26">
            <w:pPr>
              <w:numPr>
                <w:ilvl w:val="0"/>
                <w:numId w:val="16"/>
              </w:numPr>
              <w:ind w:left="360"/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65DBA066" w14:textId="18108928" w:rsidR="00C44E26" w:rsidRPr="00654247" w:rsidRDefault="00C44E26" w:rsidP="00C44E26">
            <w:pPr>
              <w:spacing w:line="240" w:lineRule="auto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 xml:space="preserve">Skupna teža </w:t>
            </w:r>
            <w:r>
              <w:rPr>
                <w:szCs w:val="20"/>
              </w:rPr>
              <w:t>ZMN</w:t>
            </w:r>
            <w:r w:rsidRPr="00654247">
              <w:rPr>
                <w:szCs w:val="20"/>
              </w:rPr>
              <w:t xml:space="preserve"> z vgrajeno opremo: </w:t>
            </w:r>
            <w:proofErr w:type="spellStart"/>
            <w:r w:rsidRPr="00654247">
              <w:rPr>
                <w:szCs w:val="20"/>
              </w:rPr>
              <w:t>maks</w:t>
            </w:r>
            <w:proofErr w:type="spellEnd"/>
            <w:r w:rsidRPr="00654247">
              <w:rPr>
                <w:szCs w:val="20"/>
              </w:rPr>
              <w:t xml:space="preserve">. </w:t>
            </w:r>
            <w:r>
              <w:rPr>
                <w:szCs w:val="20"/>
              </w:rPr>
              <w:t>4</w:t>
            </w:r>
            <w:r w:rsidRPr="00654247">
              <w:rPr>
                <w:szCs w:val="20"/>
              </w:rPr>
              <w:t>.</w:t>
            </w:r>
            <w:r>
              <w:rPr>
                <w:szCs w:val="20"/>
              </w:rPr>
              <w:t>5</w:t>
            </w:r>
            <w:r w:rsidRPr="00654247">
              <w:rPr>
                <w:szCs w:val="20"/>
              </w:rPr>
              <w:t>00 kg;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1407920627"/>
            <w:placeholder>
              <w:docPart w:val="A6B9903BE27E43B1B9E0DA6BEA0D241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21B06999" w14:textId="71D864CD" w:rsidR="00C44E26" w:rsidRPr="00AD7B31" w:rsidRDefault="00C44E26" w:rsidP="00C44E26">
                <w:pPr>
                  <w:spacing w:line="240" w:lineRule="auto"/>
                  <w:rPr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623810859"/>
            <w:placeholder>
              <w:docPart w:val="48741274116B4E2C843B922E810B289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48D42049" w14:textId="6FB6C5B2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7E55C1B8" w14:textId="77777777" w:rsidTr="00B55C16">
        <w:trPr>
          <w:trHeight w:val="294"/>
        </w:trPr>
        <w:tc>
          <w:tcPr>
            <w:tcW w:w="988" w:type="dxa"/>
            <w:shd w:val="clear" w:color="auto" w:fill="FFFFFF"/>
            <w:vAlign w:val="center"/>
          </w:tcPr>
          <w:p w14:paraId="24A60012" w14:textId="77777777" w:rsidR="00C44E26" w:rsidRPr="00654247" w:rsidRDefault="00C44E26" w:rsidP="00C44E26">
            <w:pPr>
              <w:numPr>
                <w:ilvl w:val="0"/>
                <w:numId w:val="16"/>
              </w:numPr>
              <w:ind w:left="360"/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0F5D77A0" w14:textId="6F964D51" w:rsidR="00C44E26" w:rsidRPr="00654247" w:rsidRDefault="00C44E26" w:rsidP="00C44E26">
            <w:pPr>
              <w:spacing w:line="240" w:lineRule="auto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 xml:space="preserve">Nosilna </w:t>
            </w:r>
            <w:r>
              <w:rPr>
                <w:szCs w:val="20"/>
              </w:rPr>
              <w:t xml:space="preserve">jeklena </w:t>
            </w:r>
            <w:r w:rsidRPr="00654247">
              <w:rPr>
                <w:szCs w:val="20"/>
              </w:rPr>
              <w:t xml:space="preserve">konstrukcija </w:t>
            </w:r>
            <w:r>
              <w:rPr>
                <w:szCs w:val="20"/>
              </w:rPr>
              <w:t>ZMN</w:t>
            </w:r>
            <w:r w:rsidRPr="00654247">
              <w:rPr>
                <w:szCs w:val="20"/>
              </w:rPr>
              <w:t xml:space="preserve"> mora biti izdelana za </w:t>
            </w:r>
            <w:r>
              <w:rPr>
                <w:szCs w:val="20"/>
              </w:rPr>
              <w:t xml:space="preserve">pritrditev s sistemom pritrjevanja ISO zabojnikov - </w:t>
            </w:r>
            <w:proofErr w:type="spellStart"/>
            <w:r>
              <w:rPr>
                <w:szCs w:val="20"/>
              </w:rPr>
              <w:t>Twist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lock</w:t>
            </w:r>
            <w:proofErr w:type="spellEnd"/>
            <w:r>
              <w:rPr>
                <w:szCs w:val="20"/>
              </w:rPr>
              <w:t xml:space="preserve"> in na način, da je zagotovljena možnost njene enostavne demontaže ter integracije na nadomestno podvozje.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1728832882"/>
            <w:placeholder>
              <w:docPart w:val="8ADEA82EF7D248158DFF44307921A89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4619CE52" w14:textId="36B9ED56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53898936"/>
            <w:placeholder>
              <w:docPart w:val="CC82E536EB0B4A63902ED1A3B507020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77C5E7AD" w14:textId="4B4E6BD1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3362A173" w14:textId="77777777" w:rsidTr="00B55C16">
        <w:trPr>
          <w:trHeight w:val="476"/>
        </w:trPr>
        <w:tc>
          <w:tcPr>
            <w:tcW w:w="988" w:type="dxa"/>
            <w:shd w:val="clear" w:color="auto" w:fill="FFFFFF"/>
            <w:vAlign w:val="center"/>
          </w:tcPr>
          <w:p w14:paraId="3AF5A302" w14:textId="77777777" w:rsidR="00C44E26" w:rsidRPr="00654247" w:rsidRDefault="00C44E26" w:rsidP="00C44E26">
            <w:pPr>
              <w:numPr>
                <w:ilvl w:val="0"/>
                <w:numId w:val="16"/>
              </w:numPr>
              <w:ind w:left="360"/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59E5EA5A" w14:textId="730E2BF1" w:rsidR="00C44E26" w:rsidRDefault="00C44E26" w:rsidP="00C44E26">
            <w:pPr>
              <w:spacing w:line="240" w:lineRule="auto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 xml:space="preserve">Osnovna konstrukcija </w:t>
            </w:r>
            <w:r>
              <w:rPr>
                <w:szCs w:val="20"/>
              </w:rPr>
              <w:t>ZMN</w:t>
            </w:r>
            <w:r w:rsidRPr="00654247">
              <w:rPr>
                <w:szCs w:val="20"/>
              </w:rPr>
              <w:t xml:space="preserve"> </w:t>
            </w:r>
            <w:r>
              <w:rPr>
                <w:szCs w:val="20"/>
              </w:rPr>
              <w:t>je</w:t>
            </w:r>
            <w:r w:rsidRPr="00654247">
              <w:rPr>
                <w:szCs w:val="20"/>
              </w:rPr>
              <w:t xml:space="preserve"> izdelana iz jeklenih ali AL cevnih profilov, kateri so med seboj povezani z ustreznimi ojačitvami in </w:t>
            </w:r>
            <w:r>
              <w:rPr>
                <w:szCs w:val="20"/>
              </w:rPr>
              <w:t>omogoča</w:t>
            </w:r>
            <w:r w:rsidRPr="00654247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pritrditev ZMN na platformo podvozja s sistemom pritrjevanja ISO zabojnikov - </w:t>
            </w:r>
            <w:proofErr w:type="spellStart"/>
            <w:r>
              <w:rPr>
                <w:szCs w:val="20"/>
              </w:rPr>
              <w:t>Twist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lock</w:t>
            </w:r>
            <w:proofErr w:type="spellEnd"/>
            <w:r>
              <w:rPr>
                <w:szCs w:val="20"/>
              </w:rPr>
              <w:t>.</w:t>
            </w:r>
          </w:p>
          <w:p w14:paraId="7C7B649B" w14:textId="53083083" w:rsidR="00C44E26" w:rsidRPr="00654247" w:rsidRDefault="00C44E26" w:rsidP="00C44E26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Na gornjem delu KMN so pripravljena mesta (rinke) za dvigovanje KMN npr. s hidravličnim dvigalom v primeru demontaže KMN.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1901286850"/>
            <w:placeholder>
              <w:docPart w:val="5EC915D4217C4DDABC7AF7D52C2A642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48CEF272" w14:textId="56E16CB2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1812824317"/>
            <w:placeholder>
              <w:docPart w:val="476F72D049E44773B94405FB39B9D6C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65601DC3" w14:textId="3BFB923B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5D956821" w14:textId="77777777" w:rsidTr="00B55C16">
        <w:trPr>
          <w:trHeight w:val="315"/>
        </w:trPr>
        <w:tc>
          <w:tcPr>
            <w:tcW w:w="988" w:type="dxa"/>
            <w:shd w:val="clear" w:color="auto" w:fill="FFFFFF"/>
            <w:vAlign w:val="center"/>
          </w:tcPr>
          <w:p w14:paraId="69D889EC" w14:textId="77777777" w:rsidR="00C44E26" w:rsidRPr="00654247" w:rsidRDefault="00C44E26" w:rsidP="00C44E26">
            <w:pPr>
              <w:numPr>
                <w:ilvl w:val="0"/>
                <w:numId w:val="16"/>
              </w:numPr>
              <w:ind w:left="360"/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03C6C539" w14:textId="577C5070" w:rsidR="00C44E26" w:rsidRDefault="00C44E26" w:rsidP="00C44E26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Ohišje ZMN tj. s</w:t>
            </w:r>
            <w:r w:rsidRPr="00654247">
              <w:rPr>
                <w:szCs w:val="20"/>
              </w:rPr>
              <w:t>tene (bočne</w:t>
            </w:r>
            <w:r>
              <w:rPr>
                <w:szCs w:val="20"/>
              </w:rPr>
              <w:t>,</w:t>
            </w:r>
            <w:r w:rsidRPr="00654247">
              <w:rPr>
                <w:szCs w:val="20"/>
              </w:rPr>
              <w:t xml:space="preserve"> prednja in zadnja</w:t>
            </w:r>
            <w:r>
              <w:rPr>
                <w:szCs w:val="20"/>
              </w:rPr>
              <w:t xml:space="preserve"> ter streha</w:t>
            </w:r>
            <w:r w:rsidRPr="00654247">
              <w:rPr>
                <w:szCs w:val="20"/>
              </w:rPr>
              <w:t xml:space="preserve">) </w:t>
            </w:r>
            <w:r>
              <w:rPr>
                <w:szCs w:val="20"/>
              </w:rPr>
              <w:t>ZMN</w:t>
            </w:r>
            <w:r w:rsidRPr="00654247">
              <w:rPr>
                <w:szCs w:val="20"/>
              </w:rPr>
              <w:t xml:space="preserve"> so iz izdelane iz AL </w:t>
            </w:r>
            <w:r>
              <w:rPr>
                <w:szCs w:val="20"/>
              </w:rPr>
              <w:t xml:space="preserve">eloksiranih panelov </w:t>
            </w:r>
            <w:r w:rsidRPr="00654247">
              <w:rPr>
                <w:szCs w:val="20"/>
              </w:rPr>
              <w:t xml:space="preserve">primerne debeline in so lepljene na nosilno konstrukcijo </w:t>
            </w:r>
            <w:r>
              <w:rPr>
                <w:szCs w:val="20"/>
              </w:rPr>
              <w:t>ZMN.</w:t>
            </w:r>
          </w:p>
          <w:p w14:paraId="33301813" w14:textId="68A62FB6" w:rsidR="00C44E26" w:rsidRPr="00654247" w:rsidRDefault="00C44E26" w:rsidP="00C44E26">
            <w:pPr>
              <w:spacing w:line="240" w:lineRule="auto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 xml:space="preserve">AL </w:t>
            </w:r>
            <w:r>
              <w:rPr>
                <w:szCs w:val="20"/>
              </w:rPr>
              <w:t>eloksirani paneli morajo biti v vogalih spojeni s profilom odpornim na torzijske obremenitve in zvijanje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513613230"/>
            <w:placeholder>
              <w:docPart w:val="1A0B899E7ED742D5808A0F2D1D6E91B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5718559C" w14:textId="018DB3C7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1091853449"/>
            <w:placeholder>
              <w:docPart w:val="15F2B02C44A540A699E635F2F06150A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1EFFFCE4" w14:textId="3E7BEC0B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153C6F47" w14:textId="77777777" w:rsidTr="00B55C16">
        <w:trPr>
          <w:trHeight w:val="315"/>
        </w:trPr>
        <w:tc>
          <w:tcPr>
            <w:tcW w:w="988" w:type="dxa"/>
            <w:shd w:val="clear" w:color="auto" w:fill="FFFFFF"/>
            <w:vAlign w:val="center"/>
          </w:tcPr>
          <w:p w14:paraId="47C8A7C2" w14:textId="77777777" w:rsidR="00C44E26" w:rsidRPr="00654247" w:rsidRDefault="00C44E26" w:rsidP="00C44E26">
            <w:pPr>
              <w:numPr>
                <w:ilvl w:val="0"/>
                <w:numId w:val="16"/>
              </w:numPr>
              <w:ind w:left="360"/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41A9A9A3" w14:textId="77777777" w:rsidR="00C44E26" w:rsidRDefault="00C44E26" w:rsidP="00C44E26">
            <w:pPr>
              <w:spacing w:line="240" w:lineRule="auto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 xml:space="preserve">Notranjost </w:t>
            </w:r>
            <w:r>
              <w:rPr>
                <w:szCs w:val="20"/>
              </w:rPr>
              <w:t xml:space="preserve">ZMN </w:t>
            </w:r>
            <w:r w:rsidRPr="00654247">
              <w:rPr>
                <w:szCs w:val="20"/>
              </w:rPr>
              <w:t xml:space="preserve">je izdelana iz AL profilov z utori, vijačno povezanih v močno in stabilno nosilno konstrukcijo ter AL </w:t>
            </w:r>
            <w:r>
              <w:rPr>
                <w:szCs w:val="20"/>
              </w:rPr>
              <w:t xml:space="preserve">eloksirane </w:t>
            </w:r>
            <w:r w:rsidRPr="00654247">
              <w:rPr>
                <w:szCs w:val="20"/>
              </w:rPr>
              <w:t xml:space="preserve">pločevine ustrezne debeline ali AL </w:t>
            </w:r>
            <w:r>
              <w:rPr>
                <w:szCs w:val="20"/>
              </w:rPr>
              <w:t xml:space="preserve">eloksiranih </w:t>
            </w:r>
            <w:r w:rsidRPr="00654247">
              <w:rPr>
                <w:szCs w:val="20"/>
              </w:rPr>
              <w:t>panelov.</w:t>
            </w:r>
          </w:p>
          <w:p w14:paraId="77D89B49" w14:textId="2914B73A" w:rsidR="00350ECB" w:rsidRPr="00654247" w:rsidRDefault="00C44E26" w:rsidP="00C44E26">
            <w:pPr>
              <w:spacing w:line="240" w:lineRule="auto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>AL profil</w:t>
            </w:r>
            <w:r>
              <w:rPr>
                <w:szCs w:val="20"/>
              </w:rPr>
              <w:t>i</w:t>
            </w:r>
            <w:r w:rsidRPr="00654247">
              <w:rPr>
                <w:szCs w:val="20"/>
              </w:rPr>
              <w:t xml:space="preserve"> z utori</w:t>
            </w:r>
            <w:r>
              <w:rPr>
                <w:szCs w:val="20"/>
              </w:rPr>
              <w:t xml:space="preserve"> omogočajo nastavitve nosilnih polic po višini,</w:t>
            </w:r>
            <w:r w:rsidRPr="00654247">
              <w:rPr>
                <w:szCs w:val="20"/>
              </w:rPr>
              <w:t xml:space="preserve"> </w:t>
            </w:r>
            <w:r>
              <w:rPr>
                <w:szCs w:val="20"/>
              </w:rPr>
              <w:t>širini in globini notranjega prostora KMN.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803921894"/>
            <w:placeholder>
              <w:docPart w:val="D33994400E644F0195105E56AC29CA0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4BCA293E" w14:textId="7F5F4A73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736561322"/>
            <w:placeholder>
              <w:docPart w:val="312DC1BA7F074A2B92C2D5579B00CFA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1631F2CD" w14:textId="357FDE2E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3AB83D63" w14:textId="77777777" w:rsidTr="00B55C16">
        <w:trPr>
          <w:trHeight w:val="278"/>
        </w:trPr>
        <w:tc>
          <w:tcPr>
            <w:tcW w:w="988" w:type="dxa"/>
            <w:shd w:val="clear" w:color="auto" w:fill="FFFFFF"/>
            <w:vAlign w:val="center"/>
          </w:tcPr>
          <w:p w14:paraId="5A229B8B" w14:textId="77777777" w:rsidR="00C44E26" w:rsidRPr="00654247" w:rsidRDefault="00C44E26" w:rsidP="00C44E26">
            <w:pPr>
              <w:numPr>
                <w:ilvl w:val="0"/>
                <w:numId w:val="16"/>
              </w:numPr>
              <w:ind w:left="360"/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2D1A2C53" w14:textId="3763F896" w:rsidR="00C44E26" w:rsidRDefault="00C44E26" w:rsidP="00C44E2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  <w:r w:rsidRPr="00BF3EA2">
              <w:rPr>
                <w:szCs w:val="20"/>
              </w:rPr>
              <w:t>Streha ZMN je izdelana iz AL eloksiranih panelov primerne debelin</w:t>
            </w:r>
            <w:r w:rsidR="0088318F">
              <w:rPr>
                <w:szCs w:val="20"/>
              </w:rPr>
              <w:t>e,</w:t>
            </w:r>
            <w:r w:rsidRPr="00BF3EA2">
              <w:rPr>
                <w:szCs w:val="20"/>
              </w:rPr>
              <w:t xml:space="preserve"> </w:t>
            </w:r>
            <w:r w:rsidR="0088318F">
              <w:rPr>
                <w:szCs w:val="20"/>
              </w:rPr>
              <w:t xml:space="preserve">z notranje strani </w:t>
            </w:r>
            <w:r w:rsidRPr="00BF3EA2">
              <w:rPr>
                <w:szCs w:val="20"/>
              </w:rPr>
              <w:t xml:space="preserve">prekrita  rebrasto AL pločevino. Izvedena mora biti tako, da omogoča odtekanje vode v primeru dežja ali pranja ZMN. Streha je </w:t>
            </w:r>
            <w:r>
              <w:rPr>
                <w:szCs w:val="20"/>
              </w:rPr>
              <w:t xml:space="preserve">pohodna in </w:t>
            </w:r>
            <w:r w:rsidRPr="00BF3EA2">
              <w:rPr>
                <w:szCs w:val="20"/>
              </w:rPr>
              <w:t>z zunanje strani premazana s proti drsnim premazom.</w:t>
            </w:r>
          </w:p>
          <w:p w14:paraId="7CB6044D" w14:textId="7372C8A4" w:rsidR="00C44E26" w:rsidRPr="00654247" w:rsidRDefault="00C44E26" w:rsidP="00C44E2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 xml:space="preserve">Dostop na streho KMN </w:t>
            </w:r>
            <w:r w:rsidRPr="00BF3EA2">
              <w:rPr>
                <w:szCs w:val="20"/>
                <w:lang w:eastAsia="sl-SI"/>
              </w:rPr>
              <w:t>je prek</w:t>
            </w:r>
            <w:r>
              <w:rPr>
                <w:szCs w:val="20"/>
                <w:lang w:eastAsia="sl-SI"/>
              </w:rPr>
              <w:t>o lestve z leve strani KMN, v skladu z gasilsko normo</w:t>
            </w:r>
            <w:r w:rsidRPr="00BF3EA2">
              <w:rPr>
                <w:szCs w:val="20"/>
                <w:lang w:eastAsia="sl-SI"/>
              </w:rPr>
              <w:t xml:space="preserve"> EN 1846</w:t>
            </w:r>
            <w:r>
              <w:rPr>
                <w:szCs w:val="20"/>
                <w:lang w:eastAsia="sl-SI"/>
              </w:rPr>
              <w:t>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74709642"/>
            <w:placeholder>
              <w:docPart w:val="83AB21FA634E4B9294B130CAEB9C912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6DD008E3" w14:textId="67684364" w:rsidR="00C44E26" w:rsidRDefault="00C44E26" w:rsidP="00C44E26">
                <w:pPr>
                  <w:spacing w:line="240" w:lineRule="auto"/>
                  <w:rPr>
                    <w:rFonts w:eastAsia="Calibri" w:cs="Times New Roman"/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253900447"/>
            <w:placeholder>
              <w:docPart w:val="89AADAAD6B9A4012B442643CE0D659E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60F1E3AD" w14:textId="6E6AAAAD" w:rsidR="00C44E26" w:rsidRDefault="00C44E26" w:rsidP="00C44E26">
                <w:pPr>
                  <w:spacing w:line="240" w:lineRule="auto"/>
                  <w:ind w:left="63"/>
                  <w:rPr>
                    <w:rFonts w:eastAsia="Calibri" w:cs="Times New Roman"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11347122" w14:textId="77777777" w:rsidTr="00B55C16">
        <w:trPr>
          <w:trHeight w:val="315"/>
        </w:trPr>
        <w:tc>
          <w:tcPr>
            <w:tcW w:w="988" w:type="dxa"/>
            <w:shd w:val="clear" w:color="auto" w:fill="FFFFFF"/>
            <w:vAlign w:val="center"/>
          </w:tcPr>
          <w:p w14:paraId="4A85B13D" w14:textId="77777777" w:rsidR="00C44E26" w:rsidRPr="00654247" w:rsidRDefault="00C44E26" w:rsidP="00C44E26">
            <w:pPr>
              <w:numPr>
                <w:ilvl w:val="0"/>
                <w:numId w:val="16"/>
              </w:numPr>
              <w:ind w:left="360"/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05ED3EB7" w14:textId="7DF5C0FD" w:rsidR="00C44E26" w:rsidRPr="00654247" w:rsidRDefault="00C44E26" w:rsidP="00C44E26">
            <w:pPr>
              <w:spacing w:line="240" w:lineRule="auto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 xml:space="preserve">Pod </w:t>
            </w:r>
            <w:r>
              <w:rPr>
                <w:szCs w:val="20"/>
              </w:rPr>
              <w:t>ZMN</w:t>
            </w:r>
            <w:r w:rsidRPr="00654247">
              <w:rPr>
                <w:szCs w:val="20"/>
              </w:rPr>
              <w:t xml:space="preserve"> je izdelan iz AL </w:t>
            </w:r>
            <w:r>
              <w:rPr>
                <w:szCs w:val="20"/>
              </w:rPr>
              <w:t xml:space="preserve">eloksiranih panelov </w:t>
            </w:r>
            <w:r w:rsidRPr="00654247">
              <w:rPr>
                <w:szCs w:val="20"/>
              </w:rPr>
              <w:t>primerne debeline</w:t>
            </w:r>
            <w:r w:rsidR="0088318F">
              <w:rPr>
                <w:szCs w:val="20"/>
              </w:rPr>
              <w:t xml:space="preserve">, z notranje strani </w:t>
            </w:r>
            <w:r>
              <w:rPr>
                <w:szCs w:val="20"/>
              </w:rPr>
              <w:t xml:space="preserve">prekrit s </w:t>
            </w:r>
            <w:r w:rsidRPr="00654247">
              <w:rPr>
                <w:szCs w:val="20"/>
              </w:rPr>
              <w:t>rebrast</w:t>
            </w:r>
            <w:r>
              <w:rPr>
                <w:szCs w:val="20"/>
              </w:rPr>
              <w:t>o</w:t>
            </w:r>
            <w:r w:rsidRPr="00654247">
              <w:rPr>
                <w:szCs w:val="20"/>
              </w:rPr>
              <w:t xml:space="preserve"> AL pločevin</w:t>
            </w:r>
            <w:r>
              <w:rPr>
                <w:szCs w:val="20"/>
              </w:rPr>
              <w:t>o.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532803732"/>
            <w:placeholder>
              <w:docPart w:val="968DD88D311F47EA8AC33C637BF15BB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798BA5E1" w14:textId="6CD955A4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576045463"/>
            <w:placeholder>
              <w:docPart w:val="261483ED64D141E2AD4C58C31C74FFE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0A84516D" w14:textId="6805C92F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3C5B2E50" w14:textId="77777777" w:rsidTr="00B55C16">
        <w:trPr>
          <w:trHeight w:val="315"/>
        </w:trPr>
        <w:tc>
          <w:tcPr>
            <w:tcW w:w="988" w:type="dxa"/>
            <w:shd w:val="clear" w:color="auto" w:fill="FFFFFF"/>
            <w:vAlign w:val="center"/>
          </w:tcPr>
          <w:p w14:paraId="2E23250B" w14:textId="77777777" w:rsidR="00C44E26" w:rsidRPr="00654247" w:rsidRDefault="00C44E26" w:rsidP="00C44E26">
            <w:pPr>
              <w:numPr>
                <w:ilvl w:val="0"/>
                <w:numId w:val="16"/>
              </w:numPr>
              <w:ind w:left="360"/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04A236E5" w14:textId="1B41B87E" w:rsidR="00C44E26" w:rsidRDefault="00C44E26" w:rsidP="00C44E26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ZMN</w:t>
            </w:r>
            <w:r w:rsidRPr="00654247">
              <w:rPr>
                <w:szCs w:val="20"/>
              </w:rPr>
              <w:t xml:space="preserve"> je v osnovi razdeljen na </w:t>
            </w:r>
            <w:r>
              <w:rPr>
                <w:szCs w:val="20"/>
              </w:rPr>
              <w:t xml:space="preserve">7 boksov in sicer </w:t>
            </w:r>
            <w:r w:rsidRPr="00654247">
              <w:rPr>
                <w:szCs w:val="20"/>
              </w:rPr>
              <w:t xml:space="preserve">3 bokse </w:t>
            </w:r>
            <w:r>
              <w:rPr>
                <w:szCs w:val="20"/>
              </w:rPr>
              <w:t xml:space="preserve">levo, 3 bokse desno in boks z zadnje strani ZMN, </w:t>
            </w:r>
            <w:r w:rsidRPr="00654247">
              <w:rPr>
                <w:szCs w:val="20"/>
              </w:rPr>
              <w:t>za shranjevanje opreme na izvlekljivih polica</w:t>
            </w:r>
            <w:r>
              <w:rPr>
                <w:szCs w:val="20"/>
              </w:rPr>
              <w:t>h</w:t>
            </w:r>
            <w:r w:rsidRPr="00654247">
              <w:rPr>
                <w:szCs w:val="20"/>
              </w:rPr>
              <w:t xml:space="preserve">, vrtljivih in  izvlekljivih stenah, izvlekljivih saneh, </w:t>
            </w:r>
            <w:r>
              <w:rPr>
                <w:szCs w:val="20"/>
              </w:rPr>
              <w:t xml:space="preserve">fiksnih policah oz. </w:t>
            </w:r>
            <w:r w:rsidRPr="00654247">
              <w:rPr>
                <w:szCs w:val="20"/>
              </w:rPr>
              <w:t>predalnikih ipd., ki omogočajo namestitev opreme in lahek dostop do nje.</w:t>
            </w:r>
          </w:p>
          <w:p w14:paraId="434F890C" w14:textId="2D5D7DF4" w:rsidR="00350ECB" w:rsidRDefault="00350ECB" w:rsidP="00C44E26">
            <w:pPr>
              <w:spacing w:line="240" w:lineRule="auto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>PVC ali AL zaboji</w:t>
            </w:r>
            <w:r>
              <w:rPr>
                <w:szCs w:val="20"/>
              </w:rPr>
              <w:t xml:space="preserve"> so nameščeni na </w:t>
            </w:r>
            <w:r w:rsidR="00F9073B">
              <w:rPr>
                <w:szCs w:val="20"/>
              </w:rPr>
              <w:t xml:space="preserve">AL policah </w:t>
            </w:r>
            <w:r>
              <w:rPr>
                <w:szCs w:val="20"/>
              </w:rPr>
              <w:t xml:space="preserve">z vodilih </w:t>
            </w:r>
            <w:r w:rsidR="00F9073B">
              <w:rPr>
                <w:szCs w:val="20"/>
              </w:rPr>
              <w:t xml:space="preserve">(izvedba s </w:t>
            </w:r>
            <w:r>
              <w:rPr>
                <w:szCs w:val="20"/>
              </w:rPr>
              <w:t>koleščki</w:t>
            </w:r>
            <w:r w:rsidR="00F9073B">
              <w:rPr>
                <w:szCs w:val="20"/>
              </w:rPr>
              <w:t xml:space="preserve"> oz. kroglična) </w:t>
            </w:r>
            <w:r>
              <w:rPr>
                <w:szCs w:val="20"/>
              </w:rPr>
              <w:t>zaradi lažjega manipulacije</w:t>
            </w:r>
            <w:r w:rsidR="00F9073B">
              <w:rPr>
                <w:szCs w:val="20"/>
              </w:rPr>
              <w:t xml:space="preserve"> za zaboji in mehansko varovani proti nehotenemu samodejnemu izpadanju iz ležišč.</w:t>
            </w:r>
          </w:p>
          <w:p w14:paraId="1550CFB8" w14:textId="03FFC5DF" w:rsidR="00350ECB" w:rsidRPr="00654247" w:rsidRDefault="00350ECB" w:rsidP="00C44E26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Nosilne </w:t>
            </w:r>
            <w:r w:rsidR="00F9073B">
              <w:rPr>
                <w:szCs w:val="20"/>
              </w:rPr>
              <w:t xml:space="preserve">AL </w:t>
            </w:r>
            <w:r>
              <w:rPr>
                <w:szCs w:val="20"/>
              </w:rPr>
              <w:t>police so oblikovane na način, da omogočajo odvodnjavanje kondenzata oz. vode.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1741088003"/>
            <w:placeholder>
              <w:docPart w:val="35CEDA6A1FD144C2BB4188F8EEECB21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583D8C93" w14:textId="0E88E1EF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1164470620"/>
            <w:placeholder>
              <w:docPart w:val="834CDBEF056547F2BF2C6781333EADF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5388A628" w14:textId="430D4DEC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101D0F75" w14:textId="77777777" w:rsidTr="00B55C16">
        <w:trPr>
          <w:trHeight w:val="276"/>
        </w:trPr>
        <w:tc>
          <w:tcPr>
            <w:tcW w:w="988" w:type="dxa"/>
            <w:shd w:val="clear" w:color="auto" w:fill="FFFFFF"/>
            <w:vAlign w:val="center"/>
          </w:tcPr>
          <w:p w14:paraId="110C8E7A" w14:textId="77777777" w:rsidR="00C44E26" w:rsidRPr="00654247" w:rsidRDefault="00C44E26" w:rsidP="00C44E26">
            <w:pPr>
              <w:numPr>
                <w:ilvl w:val="0"/>
                <w:numId w:val="16"/>
              </w:numPr>
              <w:ind w:left="360"/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7F1FF6B5" w14:textId="76294984" w:rsidR="00C44E26" w:rsidRDefault="00C44E26" w:rsidP="00C44E26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247">
              <w:rPr>
                <w:rFonts w:ascii="Arial" w:hAnsi="Arial" w:cs="Arial"/>
                <w:sz w:val="20"/>
                <w:szCs w:val="20"/>
              </w:rPr>
              <w:t xml:space="preserve">Na bočnih straneh </w:t>
            </w:r>
            <w:r>
              <w:rPr>
                <w:rFonts w:ascii="Arial" w:hAnsi="Arial" w:cs="Arial"/>
                <w:sz w:val="20"/>
                <w:szCs w:val="20"/>
              </w:rPr>
              <w:t>in z zadnje strani  ZMN</w:t>
            </w:r>
            <w:r w:rsidRPr="00654247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3 x l</w:t>
            </w:r>
            <w:r w:rsidRPr="00654247">
              <w:rPr>
                <w:rFonts w:ascii="Arial" w:hAnsi="Arial" w:cs="Arial"/>
                <w:sz w:val="20"/>
                <w:szCs w:val="20"/>
              </w:rPr>
              <w:t>evo</w:t>
            </w:r>
            <w:r>
              <w:rPr>
                <w:rFonts w:ascii="Arial" w:hAnsi="Arial" w:cs="Arial"/>
                <w:sz w:val="20"/>
                <w:szCs w:val="20"/>
              </w:rPr>
              <w:t>, 3 x desno in 1 x z zadnje strani ZMN)</w:t>
            </w:r>
            <w:r w:rsidRPr="00654247">
              <w:rPr>
                <w:rFonts w:ascii="Arial" w:hAnsi="Arial" w:cs="Arial"/>
                <w:sz w:val="20"/>
                <w:szCs w:val="20"/>
              </w:rPr>
              <w:t xml:space="preserve"> so vgrajene lamelne AL rolete (RAL 7016 – temno sive ali podobne barve ali v naravni barvi aluminija v eloksirani izvedbi) priznanega proizvajalca MCD</w:t>
            </w:r>
            <w:r>
              <w:rPr>
                <w:rFonts w:ascii="Arial" w:hAnsi="Arial" w:cs="Arial"/>
                <w:sz w:val="20"/>
                <w:szCs w:val="20"/>
              </w:rPr>
              <w:t xml:space="preserve">, Ziegler AZ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Lock</w:t>
            </w:r>
            <w:proofErr w:type="spellEnd"/>
            <w:r w:rsidRPr="00654247">
              <w:rPr>
                <w:rFonts w:ascii="Arial" w:hAnsi="Arial" w:cs="Arial"/>
                <w:sz w:val="20"/>
                <w:szCs w:val="20"/>
              </w:rPr>
              <w:t xml:space="preserve"> ali enakovredne drugega proizvajalca (z enakimi karakteristikami), ki ne prepuščajo vode in prahu. </w:t>
            </w:r>
          </w:p>
          <w:p w14:paraId="62035B81" w14:textId="77777777" w:rsidR="00C44E26" w:rsidRDefault="00C44E26" w:rsidP="00C44E26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247">
              <w:rPr>
                <w:rFonts w:ascii="Arial" w:hAnsi="Arial" w:cs="Arial"/>
                <w:sz w:val="20"/>
                <w:szCs w:val="20"/>
              </w:rPr>
              <w:lastRenderedPageBreak/>
              <w:t>Opremljene morajo biti s ključavnicami (sistem enega ključa), z notranje strani morajo imeti nameščen potezni trak za lažje zapiranje in na zunanji strani zapiralo-držalo v obliki droga po celi širini rolete (</w:t>
            </w:r>
            <w:proofErr w:type="spellStart"/>
            <w:r w:rsidRPr="00654247">
              <w:rPr>
                <w:rFonts w:ascii="Arial" w:hAnsi="Arial" w:cs="Arial"/>
                <w:sz w:val="20"/>
                <w:szCs w:val="20"/>
              </w:rPr>
              <w:t>Barlock</w:t>
            </w:r>
            <w:proofErr w:type="spellEnd"/>
            <w:r w:rsidRPr="0065424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54247">
              <w:rPr>
                <w:rFonts w:ascii="Arial" w:hAnsi="Arial" w:cs="Arial"/>
                <w:sz w:val="20"/>
                <w:szCs w:val="20"/>
              </w:rPr>
              <w:t>system</w:t>
            </w:r>
            <w:proofErr w:type="spellEnd"/>
            <w:r w:rsidRPr="00654247">
              <w:rPr>
                <w:rFonts w:ascii="Arial" w:hAnsi="Arial" w:cs="Arial"/>
                <w:sz w:val="20"/>
                <w:szCs w:val="20"/>
              </w:rPr>
              <w:t xml:space="preserve">).  </w:t>
            </w:r>
          </w:p>
          <w:p w14:paraId="3F50AB29" w14:textId="77777777" w:rsidR="00C44E26" w:rsidRDefault="00C44E26" w:rsidP="00C44E26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247">
              <w:rPr>
                <w:rFonts w:ascii="Arial" w:hAnsi="Arial" w:cs="Arial"/>
                <w:sz w:val="20"/>
                <w:szCs w:val="20"/>
              </w:rPr>
              <w:t>Vse lamelne AL rolete se odpirajo z enim ključem.</w:t>
            </w:r>
          </w:p>
          <w:p w14:paraId="39D987E5" w14:textId="403B2A94" w:rsidR="00C44E26" w:rsidRPr="00F93D82" w:rsidRDefault="00C44E26" w:rsidP="00C44E2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eastAsia="sl-SI"/>
              </w:rPr>
            </w:pPr>
            <w:r w:rsidRPr="00F93D82">
              <w:rPr>
                <w:szCs w:val="20"/>
                <w:lang w:eastAsia="sl-SI"/>
              </w:rPr>
              <w:t xml:space="preserve">Navijanje bočnih </w:t>
            </w:r>
            <w:r w:rsidRPr="00F93D82">
              <w:rPr>
                <w:szCs w:val="20"/>
              </w:rPr>
              <w:t xml:space="preserve">lamelnih AL rolet je izvedeno </w:t>
            </w:r>
            <w:r w:rsidRPr="00F93D82">
              <w:rPr>
                <w:szCs w:val="20"/>
                <w:lang w:eastAsia="sl-SI"/>
              </w:rPr>
              <w:t xml:space="preserve">na strehi KMN, s čimer pridobimo večji notranji prostor v KMN za opremo. 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460767961"/>
            <w:placeholder>
              <w:docPart w:val="E76D89E9873D4510A6FA13C3A31B323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693F3E0C" w14:textId="1B73ED13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1607454907"/>
            <w:placeholder>
              <w:docPart w:val="3A90F9D913B3449480B972330016421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32C02375" w14:textId="1C02A384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F9073B" w:rsidRPr="00654247" w14:paraId="0BF04B01" w14:textId="77777777" w:rsidTr="00B55C16">
        <w:trPr>
          <w:trHeight w:val="276"/>
        </w:trPr>
        <w:tc>
          <w:tcPr>
            <w:tcW w:w="988" w:type="dxa"/>
            <w:shd w:val="clear" w:color="auto" w:fill="FFFFFF"/>
            <w:vAlign w:val="center"/>
          </w:tcPr>
          <w:p w14:paraId="3A6B7DDA" w14:textId="77777777" w:rsidR="00F9073B" w:rsidRPr="00654247" w:rsidRDefault="00F9073B" w:rsidP="00C44E26">
            <w:pPr>
              <w:numPr>
                <w:ilvl w:val="0"/>
                <w:numId w:val="16"/>
              </w:numPr>
              <w:ind w:left="360"/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48C7F168" w14:textId="733D7C6D" w:rsidR="00F9073B" w:rsidRPr="00654247" w:rsidRDefault="00F9073B" w:rsidP="00C44E26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 zadnje strani KMN sta vgrajena dva daljša izvlekljiva nosilca </w:t>
            </w:r>
            <w:r w:rsidR="00F659AC">
              <w:rPr>
                <w:rFonts w:ascii="Arial" w:hAnsi="Arial" w:cs="Arial"/>
                <w:sz w:val="20"/>
                <w:szCs w:val="20"/>
              </w:rPr>
              <w:t xml:space="preserve">s polico/predalnikom </w:t>
            </w:r>
            <w:r>
              <w:rPr>
                <w:rFonts w:ascii="Arial" w:hAnsi="Arial" w:cs="Arial"/>
                <w:sz w:val="20"/>
                <w:szCs w:val="20"/>
              </w:rPr>
              <w:t xml:space="preserve">(cca 2.600 do 2.700 mm) </w:t>
            </w:r>
            <w:r w:rsidR="00F659AC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, ki segata do boksa D/L-2             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98508C2" w14:textId="77777777" w:rsidR="00F9073B" w:rsidRDefault="00F9073B" w:rsidP="00C44E26">
            <w:pPr>
              <w:spacing w:line="240" w:lineRule="auto"/>
              <w:rPr>
                <w:rFonts w:eastAsia="Calibri" w:cs="Times New Roman"/>
                <w:b/>
                <w:i/>
                <w:szCs w:val="20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3FADDC7C" w14:textId="77777777" w:rsidR="00F9073B" w:rsidRDefault="00F9073B" w:rsidP="00C44E26">
            <w:pPr>
              <w:spacing w:line="240" w:lineRule="auto"/>
              <w:ind w:left="63"/>
              <w:rPr>
                <w:rFonts w:eastAsia="Calibri" w:cs="Times New Roman"/>
                <w:i/>
                <w:szCs w:val="20"/>
              </w:rPr>
            </w:pPr>
          </w:p>
        </w:tc>
      </w:tr>
      <w:tr w:rsidR="00C44E26" w:rsidRPr="00654247" w14:paraId="4A70FEDA" w14:textId="77777777" w:rsidTr="00B55C16">
        <w:trPr>
          <w:trHeight w:val="276"/>
        </w:trPr>
        <w:tc>
          <w:tcPr>
            <w:tcW w:w="988" w:type="dxa"/>
            <w:shd w:val="clear" w:color="auto" w:fill="FFFFFF"/>
            <w:vAlign w:val="center"/>
          </w:tcPr>
          <w:p w14:paraId="37103FC7" w14:textId="77777777" w:rsidR="00C44E26" w:rsidRPr="00654247" w:rsidRDefault="00C44E26" w:rsidP="00C44E26">
            <w:pPr>
              <w:numPr>
                <w:ilvl w:val="0"/>
                <w:numId w:val="16"/>
              </w:numPr>
              <w:ind w:left="360"/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056B7775" w14:textId="35878D66" w:rsidR="00C44E26" w:rsidRPr="00654247" w:rsidRDefault="00C44E26" w:rsidP="00C44E26">
            <w:pPr>
              <w:spacing w:line="240" w:lineRule="auto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 xml:space="preserve">Na sprednji in zadnji strani </w:t>
            </w:r>
            <w:r>
              <w:rPr>
                <w:szCs w:val="20"/>
              </w:rPr>
              <w:t>KMN</w:t>
            </w:r>
            <w:r w:rsidRPr="00654247">
              <w:rPr>
                <w:szCs w:val="20"/>
              </w:rPr>
              <w:t xml:space="preserve"> so AL rešetke za zračenje (zaščitene pred neposrednim vdorom vode, dežja, snega) </w:t>
            </w:r>
            <w:r>
              <w:rPr>
                <w:szCs w:val="20"/>
              </w:rPr>
              <w:t>KMN</w:t>
            </w:r>
            <w:r w:rsidRPr="00654247">
              <w:rPr>
                <w:szCs w:val="20"/>
              </w:rPr>
              <w:t>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1006794408"/>
            <w:placeholder>
              <w:docPart w:val="3E853A0C553243E896F290E87BFEE85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06D285E5" w14:textId="491FC221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1574241486"/>
            <w:placeholder>
              <w:docPart w:val="9A6B03928E7D4A5B8E60BB6E4BDF91A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77EC9730" w14:textId="733E69F2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032EF7E8" w14:textId="77777777" w:rsidTr="00B55C16">
        <w:trPr>
          <w:trHeight w:val="276"/>
        </w:trPr>
        <w:tc>
          <w:tcPr>
            <w:tcW w:w="988" w:type="dxa"/>
            <w:shd w:val="clear" w:color="auto" w:fill="FFFFFF"/>
            <w:vAlign w:val="center"/>
          </w:tcPr>
          <w:p w14:paraId="6BEDD91E" w14:textId="77777777" w:rsidR="00C44E26" w:rsidRPr="00654247" w:rsidRDefault="00C44E26" w:rsidP="00C44E26">
            <w:pPr>
              <w:numPr>
                <w:ilvl w:val="0"/>
                <w:numId w:val="16"/>
              </w:numPr>
              <w:ind w:left="360"/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1EAF51A1" w14:textId="54D58B00" w:rsidR="00C44E26" w:rsidRPr="00654247" w:rsidRDefault="00C44E26" w:rsidP="00C44E26">
            <w:pPr>
              <w:pStyle w:val="Standard"/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654247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 xml:space="preserve">Prostori </w:t>
            </w:r>
            <w:r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 xml:space="preserve">(DD/L-A, D/L-2, D/L-3 in z-1) </w:t>
            </w:r>
            <w:r w:rsidRPr="00654247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za opremo in namestitev opreme:</w:t>
            </w:r>
          </w:p>
          <w:p w14:paraId="46DB5F89" w14:textId="77777777" w:rsidR="00C44E26" w:rsidRPr="00654247" w:rsidRDefault="00C44E26" w:rsidP="00C44E26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r w:rsidRPr="00654247">
              <w:rPr>
                <w:rFonts w:ascii="Arial" w:hAnsi="Arial" w:cs="Arial"/>
                <w:sz w:val="20"/>
                <w:szCs w:val="20"/>
              </w:rPr>
              <w:t>Prostor za opremo se izdela iz stabilnega AL sistema lahkih strukturnih profilov.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1939785502"/>
            <w:placeholder>
              <w:docPart w:val="265F38BFD9D64BDA98794C64145D6CE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68ECE0A3" w14:textId="0097DE77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599998913"/>
            <w:placeholder>
              <w:docPart w:val="3FA39603DA574ED6A30A61166505621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646B4B27" w14:textId="1350D955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0B86B7AA" w14:textId="77777777" w:rsidTr="00B55C16">
        <w:trPr>
          <w:trHeight w:val="276"/>
        </w:trPr>
        <w:tc>
          <w:tcPr>
            <w:tcW w:w="988" w:type="dxa"/>
            <w:shd w:val="clear" w:color="auto" w:fill="FFFFFF"/>
            <w:vAlign w:val="center"/>
          </w:tcPr>
          <w:p w14:paraId="3BE91F80" w14:textId="77777777" w:rsidR="00C44E26" w:rsidRPr="00654247" w:rsidRDefault="00C44E26" w:rsidP="00C44E26">
            <w:pPr>
              <w:numPr>
                <w:ilvl w:val="0"/>
                <w:numId w:val="16"/>
              </w:numPr>
              <w:ind w:left="360"/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796A4F62" w14:textId="5CFDE522" w:rsidR="00C44E26" w:rsidRPr="00644F51" w:rsidRDefault="00C44E26" w:rsidP="00C44E26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r w:rsidRPr="00644F51">
              <w:rPr>
                <w:rFonts w:ascii="Arial" w:hAnsi="Arial" w:cs="Arial"/>
                <w:sz w:val="20"/>
                <w:szCs w:val="20"/>
              </w:rPr>
              <w:t>V prostore za opremo se namesti opremo s pomočjo polic, vrtljivih in izvlekljivih sten, izvlekljivih sani, predalov ipd., ki omogočajo namestitev opreme in lahek dostop do nje.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2106450877"/>
            <w:placeholder>
              <w:docPart w:val="8F67AE23712149C9895D2CC21F03B06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7E746A4B" w14:textId="357BC682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655039880"/>
            <w:placeholder>
              <w:docPart w:val="7CFEBBE1352A4705A34941523CCB890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5D5E73A0" w14:textId="0B05F8DA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24451544" w14:textId="77777777" w:rsidTr="00B55C16">
        <w:trPr>
          <w:trHeight w:val="276"/>
        </w:trPr>
        <w:tc>
          <w:tcPr>
            <w:tcW w:w="988" w:type="dxa"/>
            <w:shd w:val="clear" w:color="auto" w:fill="FFFFFF"/>
            <w:vAlign w:val="center"/>
          </w:tcPr>
          <w:p w14:paraId="4A40B5DF" w14:textId="77777777" w:rsidR="00C44E26" w:rsidRPr="00654247" w:rsidRDefault="00C44E26" w:rsidP="00C44E26">
            <w:pPr>
              <w:numPr>
                <w:ilvl w:val="0"/>
                <w:numId w:val="16"/>
              </w:numPr>
              <w:ind w:left="360"/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2F8DFFEF" w14:textId="45A29C25" w:rsidR="00C44E26" w:rsidRPr="00644F51" w:rsidRDefault="00C44E26" w:rsidP="00C44E26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r w:rsidRPr="00654247">
              <w:rPr>
                <w:rFonts w:ascii="Arial" w:hAnsi="Arial" w:cs="Arial"/>
                <w:sz w:val="20"/>
                <w:szCs w:val="20"/>
              </w:rPr>
              <w:t>V vrtljive oz. izvle</w:t>
            </w:r>
            <w:r w:rsidR="00350ECB">
              <w:rPr>
                <w:rFonts w:ascii="Arial" w:hAnsi="Arial" w:cs="Arial"/>
                <w:sz w:val="20"/>
                <w:szCs w:val="20"/>
              </w:rPr>
              <w:t>k</w:t>
            </w:r>
            <w:r w:rsidRPr="00654247">
              <w:rPr>
                <w:rFonts w:ascii="Arial" w:hAnsi="Arial" w:cs="Arial"/>
                <w:sz w:val="20"/>
                <w:szCs w:val="20"/>
              </w:rPr>
              <w:t xml:space="preserve">ljive stene morajo biti zaradi boljše vidljivosti vgrajene rumene utripajoče LED luči; vsi izvlekljivi deli, ki segajo izven gabaritov nadgradnje, morajo biti ustrezno označenimi z odsevnimi </w:t>
            </w:r>
            <w:r>
              <w:rPr>
                <w:rFonts w:ascii="Arial" w:hAnsi="Arial" w:cs="Arial"/>
                <w:sz w:val="20"/>
                <w:szCs w:val="20"/>
              </w:rPr>
              <w:t xml:space="preserve">ali LED </w:t>
            </w:r>
            <w:r w:rsidRPr="00654247">
              <w:rPr>
                <w:rFonts w:ascii="Arial" w:hAnsi="Arial" w:cs="Arial"/>
                <w:sz w:val="20"/>
                <w:szCs w:val="20"/>
              </w:rPr>
              <w:t>trakovi za boljšo vidljivost.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1495448617"/>
            <w:placeholder>
              <w:docPart w:val="A77430CB9E2E4CA4A62454103A09094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75A03815" w14:textId="21D3CC54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608591335"/>
            <w:placeholder>
              <w:docPart w:val="3FDF89A1C3F648EF8331B5B698E6C4E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3EA6E8FD" w14:textId="0C93493A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7D9AF9E8" w14:textId="77777777" w:rsidTr="00B55C16">
        <w:trPr>
          <w:trHeight w:val="276"/>
        </w:trPr>
        <w:tc>
          <w:tcPr>
            <w:tcW w:w="988" w:type="dxa"/>
            <w:shd w:val="clear" w:color="auto" w:fill="FFFFFF"/>
            <w:vAlign w:val="center"/>
          </w:tcPr>
          <w:p w14:paraId="094DA600" w14:textId="77777777" w:rsidR="00C44E26" w:rsidRPr="00654247" w:rsidRDefault="00C44E26" w:rsidP="00C44E26">
            <w:pPr>
              <w:numPr>
                <w:ilvl w:val="0"/>
                <w:numId w:val="16"/>
              </w:numPr>
              <w:ind w:left="360"/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02E60EBE" w14:textId="3E6B5513" w:rsidR="00C44E26" w:rsidRPr="00654247" w:rsidRDefault="00C44E26" w:rsidP="00C44E26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r w:rsidRPr="00654247">
              <w:rPr>
                <w:rFonts w:ascii="Arial" w:hAnsi="Arial" w:cs="Arial"/>
                <w:sz w:val="20"/>
                <w:szCs w:val="20"/>
              </w:rPr>
              <w:t xml:space="preserve">Police v prostoru za opremo morajo biti nameščene z AL </w:t>
            </w:r>
            <w:r>
              <w:rPr>
                <w:rFonts w:ascii="Arial" w:hAnsi="Arial" w:cs="Arial"/>
                <w:sz w:val="20"/>
                <w:szCs w:val="20"/>
              </w:rPr>
              <w:t>profili</w:t>
            </w:r>
            <w:r w:rsidRPr="00654247">
              <w:rPr>
                <w:rFonts w:ascii="Arial" w:hAnsi="Arial" w:cs="Arial"/>
                <w:sz w:val="20"/>
                <w:szCs w:val="20"/>
              </w:rPr>
              <w:t xml:space="preserve"> z utori, ki omogočajo nastavljanje višine police glede na višino opreme, katera se namešča.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387954747"/>
            <w:placeholder>
              <w:docPart w:val="267479D4E8A94F98ADB08199628BD93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4ED0401A" w14:textId="5216B1A5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1329283234"/>
            <w:placeholder>
              <w:docPart w:val="3CC8CDBF1CE8443990C8039A2AC7DE4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4D241DE0" w14:textId="46041147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225F4C18" w14:textId="77777777" w:rsidTr="00B55C16">
        <w:trPr>
          <w:trHeight w:val="276"/>
        </w:trPr>
        <w:tc>
          <w:tcPr>
            <w:tcW w:w="988" w:type="dxa"/>
            <w:shd w:val="clear" w:color="auto" w:fill="FFFFFF"/>
            <w:vAlign w:val="center"/>
          </w:tcPr>
          <w:p w14:paraId="3D7229D3" w14:textId="77777777" w:rsidR="00C44E26" w:rsidRPr="00654247" w:rsidRDefault="00C44E26" w:rsidP="00C44E26">
            <w:pPr>
              <w:numPr>
                <w:ilvl w:val="0"/>
                <w:numId w:val="16"/>
              </w:numPr>
              <w:ind w:left="360"/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5FBB56E5" w14:textId="68803DEA" w:rsidR="00C44E26" w:rsidRPr="00654247" w:rsidRDefault="00C44E26" w:rsidP="00C44E26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r w:rsidRPr="00654247">
              <w:rPr>
                <w:rFonts w:ascii="Arial" w:hAnsi="Arial" w:cs="Arial"/>
                <w:sz w:val="20"/>
                <w:szCs w:val="20"/>
              </w:rPr>
              <w:t xml:space="preserve">Vsi sistemi za nameščanje opreme morajo biti izdelani iz sistemov, ki omogočajo naknadno spreminjanje in prilagajanje </w:t>
            </w:r>
            <w:r>
              <w:rPr>
                <w:rFonts w:ascii="Arial" w:hAnsi="Arial" w:cs="Arial"/>
                <w:sz w:val="20"/>
                <w:szCs w:val="20"/>
              </w:rPr>
              <w:t xml:space="preserve">(višina, širina, globina) </w:t>
            </w:r>
            <w:r w:rsidRPr="00654247">
              <w:rPr>
                <w:rFonts w:ascii="Arial" w:hAnsi="Arial" w:cs="Arial"/>
                <w:sz w:val="20"/>
                <w:szCs w:val="20"/>
              </w:rPr>
              <w:t>v primeru nameščanja nove ali dodatne opreme</w:t>
            </w:r>
            <w:r>
              <w:rPr>
                <w:rFonts w:ascii="Arial" w:hAnsi="Arial" w:cs="Arial"/>
                <w:sz w:val="20"/>
                <w:szCs w:val="20"/>
              </w:rPr>
              <w:t xml:space="preserve"> v KMN</w:t>
            </w:r>
            <w:r w:rsidRPr="0065424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1814359981"/>
            <w:placeholder>
              <w:docPart w:val="2AE61FF5CA274B49AC8B1AD645099A7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310187D4" w14:textId="50BE0019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545803844"/>
            <w:placeholder>
              <w:docPart w:val="5C8833E3C7704D41B9AA013414B52C9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6A7EED37" w14:textId="120E4C07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1564A4FB" w14:textId="77777777" w:rsidTr="00B55C16">
        <w:trPr>
          <w:trHeight w:val="276"/>
        </w:trPr>
        <w:tc>
          <w:tcPr>
            <w:tcW w:w="988" w:type="dxa"/>
            <w:shd w:val="clear" w:color="auto" w:fill="FFFFFF"/>
            <w:vAlign w:val="center"/>
          </w:tcPr>
          <w:p w14:paraId="3CF70AE3" w14:textId="77777777" w:rsidR="00C44E26" w:rsidRPr="00654247" w:rsidRDefault="00C44E26" w:rsidP="00C44E26">
            <w:pPr>
              <w:numPr>
                <w:ilvl w:val="0"/>
                <w:numId w:val="16"/>
              </w:numPr>
              <w:ind w:left="360"/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6C697BF5" w14:textId="2BB6860B" w:rsidR="00C44E26" w:rsidRPr="00654247" w:rsidRDefault="00C44E26" w:rsidP="00C44E26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r w:rsidRPr="00644F51">
              <w:rPr>
                <w:rFonts w:ascii="Arial" w:hAnsi="Arial" w:cs="Arial"/>
                <w:sz w:val="20"/>
                <w:szCs w:val="20"/>
              </w:rPr>
              <w:t>Vsako pritrdišče opreme mora biti označeno s ploščico ali nalepko,</w:t>
            </w:r>
            <w:r w:rsidR="001972E8">
              <w:rPr>
                <w:rFonts w:ascii="Arial" w:hAnsi="Arial" w:cs="Arial"/>
                <w:sz w:val="20"/>
                <w:szCs w:val="20"/>
              </w:rPr>
              <w:t xml:space="preserve"> z napisom</w:t>
            </w:r>
            <w:r w:rsidR="002D331D">
              <w:rPr>
                <w:rFonts w:ascii="Arial" w:hAnsi="Arial" w:cs="Arial"/>
                <w:sz w:val="20"/>
                <w:szCs w:val="20"/>
              </w:rPr>
              <w:t xml:space="preserve"> v slovenskem jeziku, iz katerega je razvidno, za katero opremo je pritrdišče namenjeno. </w:t>
            </w:r>
            <w:r w:rsidRPr="00644F51">
              <w:rPr>
                <w:rFonts w:ascii="Arial" w:hAnsi="Arial" w:cs="Arial"/>
                <w:sz w:val="20"/>
                <w:szCs w:val="20"/>
              </w:rPr>
              <w:t>Vsa pritrdišča za zahtevano opremo so izdelana iz eloksirane AL in nerjaveče pločevine, vijačene z nerjavečimi vijaki.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1750807239"/>
            <w:placeholder>
              <w:docPart w:val="4B16B6C34FDE4F45875072A97B8E6E1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25C54983" w14:textId="1B009F4E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1892610276"/>
            <w:placeholder>
              <w:docPart w:val="21156185A396431F9D6A46CFE5400D7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0979815E" w14:textId="58F5F730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0763AA59" w14:textId="77777777" w:rsidTr="00B55C16">
        <w:trPr>
          <w:trHeight w:val="276"/>
        </w:trPr>
        <w:tc>
          <w:tcPr>
            <w:tcW w:w="988" w:type="dxa"/>
            <w:shd w:val="clear" w:color="auto" w:fill="FFFFFF"/>
            <w:vAlign w:val="center"/>
          </w:tcPr>
          <w:p w14:paraId="5119DCA4" w14:textId="77777777" w:rsidR="00C44E26" w:rsidRPr="00654247" w:rsidRDefault="00C44E26" w:rsidP="00C44E26">
            <w:pPr>
              <w:numPr>
                <w:ilvl w:val="0"/>
                <w:numId w:val="16"/>
              </w:numPr>
              <w:ind w:left="360"/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683266E7" w14:textId="14411554" w:rsidR="00C44E26" w:rsidRPr="00654247" w:rsidRDefault="00C44E26" w:rsidP="00C44E26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r w:rsidRPr="00654247">
              <w:rPr>
                <w:rFonts w:ascii="Arial" w:hAnsi="Arial" w:cs="Arial"/>
                <w:sz w:val="20"/>
                <w:szCs w:val="20"/>
              </w:rPr>
              <w:t>Oprema nameščena v PVC ali AL zabojih ali predalih mora biti ustrezno označena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F51">
              <w:rPr>
                <w:rFonts w:ascii="Arial" w:hAnsi="Arial" w:cs="Arial"/>
                <w:sz w:val="20"/>
                <w:szCs w:val="20"/>
              </w:rPr>
              <w:t>s ploščico ali nalepko, na kateri je napis v slovenskem jeziku</w:t>
            </w:r>
            <w:r w:rsidRPr="0065424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952862762"/>
            <w:placeholder>
              <w:docPart w:val="E4009FACB6BE42779E03A5C24B7916F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70A29843" w14:textId="3E04E6B5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1488477635"/>
            <w:placeholder>
              <w:docPart w:val="14514FD2F6CC4BA6BA824FA353343D1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3DDDF743" w14:textId="27678AA9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5B149128" w14:textId="77777777" w:rsidTr="00B55C16">
        <w:trPr>
          <w:trHeight w:val="276"/>
        </w:trPr>
        <w:tc>
          <w:tcPr>
            <w:tcW w:w="988" w:type="dxa"/>
            <w:shd w:val="clear" w:color="auto" w:fill="FFFFFF"/>
            <w:vAlign w:val="center"/>
          </w:tcPr>
          <w:p w14:paraId="585B13B8" w14:textId="77777777" w:rsidR="00C44E26" w:rsidRPr="00654247" w:rsidRDefault="00C44E26" w:rsidP="00C44E26">
            <w:pPr>
              <w:numPr>
                <w:ilvl w:val="0"/>
                <w:numId w:val="16"/>
              </w:numPr>
              <w:ind w:left="360"/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3910703B" w14:textId="77777777" w:rsidR="00C44E26" w:rsidRPr="00654247" w:rsidRDefault="00C44E26" w:rsidP="00C44E26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r w:rsidRPr="00654247">
              <w:rPr>
                <w:rFonts w:ascii="Arial" w:hAnsi="Arial" w:cs="Arial"/>
                <w:sz w:val="20"/>
                <w:szCs w:val="20"/>
              </w:rPr>
              <w:t>Oprema mora biti pritrjena posamično, z možnostjo hitrega snetja.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1528598962"/>
            <w:placeholder>
              <w:docPart w:val="080160CA0B364CC9BB0FD53CB9852B7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46AE60F9" w14:textId="6B7E54E7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1372764604"/>
            <w:placeholder>
              <w:docPart w:val="D25C9A432BC8436DAC44A22DEE999C9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4AAFF346" w14:textId="20FB99BE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4345FC2E" w14:textId="77777777" w:rsidTr="00B55C16">
        <w:trPr>
          <w:trHeight w:val="369"/>
        </w:trPr>
        <w:tc>
          <w:tcPr>
            <w:tcW w:w="988" w:type="dxa"/>
            <w:shd w:val="clear" w:color="auto" w:fill="D9D9D9" w:themeFill="background1" w:themeFillShade="D9"/>
            <w:vAlign w:val="center"/>
          </w:tcPr>
          <w:p w14:paraId="06B8CC2F" w14:textId="77777777" w:rsidR="00C44E26" w:rsidRPr="00654247" w:rsidRDefault="00C44E26" w:rsidP="00C44E26">
            <w:pPr>
              <w:jc w:val="center"/>
              <w:rPr>
                <w:b/>
                <w:szCs w:val="20"/>
              </w:rPr>
            </w:pPr>
            <w:r w:rsidRPr="00654247">
              <w:rPr>
                <w:b/>
                <w:szCs w:val="20"/>
              </w:rPr>
              <w:t>2.2.</w:t>
            </w:r>
          </w:p>
        </w:tc>
        <w:tc>
          <w:tcPr>
            <w:tcW w:w="8788" w:type="dxa"/>
            <w:shd w:val="clear" w:color="auto" w:fill="D9D9D9" w:themeFill="background1" w:themeFillShade="D9"/>
            <w:vAlign w:val="center"/>
          </w:tcPr>
          <w:p w14:paraId="7A7DCC9C" w14:textId="7F01E51C" w:rsidR="00C44E26" w:rsidRPr="00654247" w:rsidRDefault="00C44E26" w:rsidP="00C44E26">
            <w:pPr>
              <w:spacing w:line="240" w:lineRule="auto"/>
              <w:jc w:val="both"/>
              <w:rPr>
                <w:szCs w:val="20"/>
              </w:rPr>
            </w:pPr>
            <w:r w:rsidRPr="00654247">
              <w:rPr>
                <w:b/>
                <w:szCs w:val="20"/>
              </w:rPr>
              <w:t xml:space="preserve">Električna oprema </w:t>
            </w:r>
            <w:r>
              <w:rPr>
                <w:b/>
                <w:szCs w:val="20"/>
              </w:rPr>
              <w:t>KMN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71F7CF3" w14:textId="77777777" w:rsidR="00C44E26" w:rsidRPr="00654247" w:rsidRDefault="00C44E26" w:rsidP="00C44E26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</w:tcPr>
          <w:p w14:paraId="662562A3" w14:textId="77777777" w:rsidR="00C44E26" w:rsidRPr="00C668FB" w:rsidRDefault="00C44E26" w:rsidP="00C44E26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C44E26" w:rsidRPr="00654247" w14:paraId="7557C7FD" w14:textId="77777777" w:rsidTr="00B55C16">
        <w:trPr>
          <w:trHeight w:val="276"/>
        </w:trPr>
        <w:tc>
          <w:tcPr>
            <w:tcW w:w="988" w:type="dxa"/>
            <w:shd w:val="clear" w:color="auto" w:fill="FFFFFF"/>
            <w:vAlign w:val="center"/>
          </w:tcPr>
          <w:p w14:paraId="0574B22D" w14:textId="77777777" w:rsidR="00C44E26" w:rsidRPr="00654247" w:rsidRDefault="00C44E26" w:rsidP="00C44E26">
            <w:pPr>
              <w:numPr>
                <w:ilvl w:val="0"/>
                <w:numId w:val="18"/>
              </w:numPr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77CA01EC" w14:textId="7C16612B" w:rsidR="00C44E26" w:rsidRPr="001D40AD" w:rsidRDefault="00C44E26" w:rsidP="00C44E26">
            <w:pPr>
              <w:autoSpaceDE w:val="0"/>
              <w:autoSpaceDN w:val="0"/>
              <w:adjustRightInd w:val="0"/>
              <w:spacing w:before="120"/>
              <w:jc w:val="both"/>
              <w:rPr>
                <w:i/>
                <w:color w:val="000000"/>
                <w:szCs w:val="20"/>
                <w:u w:val="single"/>
              </w:rPr>
            </w:pPr>
            <w:r w:rsidRPr="001D40AD">
              <w:rPr>
                <w:b/>
                <w:i/>
                <w:szCs w:val="20"/>
                <w:u w:val="single"/>
              </w:rPr>
              <w:t xml:space="preserve">Napajanje </w:t>
            </w:r>
            <w:r>
              <w:rPr>
                <w:b/>
                <w:i/>
                <w:szCs w:val="20"/>
                <w:u w:val="single"/>
              </w:rPr>
              <w:t xml:space="preserve">PMN / </w:t>
            </w:r>
            <w:r w:rsidRPr="001D40AD">
              <w:rPr>
                <w:b/>
                <w:i/>
                <w:szCs w:val="20"/>
                <w:u w:val="single"/>
              </w:rPr>
              <w:t>KMN:</w:t>
            </w:r>
          </w:p>
          <w:p w14:paraId="4EBBC8C3" w14:textId="019A3507" w:rsidR="00C44E26" w:rsidRPr="004D7740" w:rsidRDefault="00C44E26" w:rsidP="00C44E26">
            <w:pPr>
              <w:pStyle w:val="Default"/>
              <w:numPr>
                <w:ilvl w:val="0"/>
                <w:numId w:val="14"/>
              </w:numPr>
              <w:ind w:left="228" w:hanging="228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  <w:lang w:eastAsia="sl-SI"/>
              </w:rPr>
              <w:t>e</w:t>
            </w:r>
            <w:r w:rsidRPr="001D40AD">
              <w:rPr>
                <w:sz w:val="20"/>
                <w:szCs w:val="20"/>
                <w:lang w:eastAsia="sl-SI"/>
              </w:rPr>
              <w:t xml:space="preserve">lektrični sistem </w:t>
            </w:r>
            <w:r>
              <w:rPr>
                <w:sz w:val="20"/>
                <w:szCs w:val="20"/>
                <w:lang w:eastAsia="sl-SI"/>
              </w:rPr>
              <w:t xml:space="preserve">podvozja </w:t>
            </w:r>
            <w:r w:rsidRPr="001D40AD">
              <w:rPr>
                <w:sz w:val="20"/>
                <w:szCs w:val="20"/>
                <w:lang w:eastAsia="sl-SI"/>
              </w:rPr>
              <w:t>PMN je napetosti 24V</w:t>
            </w:r>
            <w:r>
              <w:rPr>
                <w:sz w:val="20"/>
                <w:szCs w:val="20"/>
                <w:lang w:eastAsia="sl-SI"/>
              </w:rPr>
              <w:t>, p</w:t>
            </w:r>
            <w:r w:rsidRPr="001D40AD">
              <w:rPr>
                <w:sz w:val="20"/>
                <w:szCs w:val="20"/>
                <w:lang w:eastAsia="sl-SI"/>
              </w:rPr>
              <w:t xml:space="preserve">riklopna električna inštalacija </w:t>
            </w:r>
            <w:r>
              <w:rPr>
                <w:sz w:val="20"/>
                <w:szCs w:val="20"/>
                <w:lang w:eastAsia="sl-SI"/>
              </w:rPr>
              <w:t xml:space="preserve">PMN </w:t>
            </w:r>
            <w:r w:rsidRPr="001D40AD">
              <w:rPr>
                <w:sz w:val="20"/>
                <w:szCs w:val="20"/>
                <w:lang w:eastAsia="sl-SI"/>
              </w:rPr>
              <w:t>nima lastnih akumulatorj</w:t>
            </w:r>
            <w:r>
              <w:rPr>
                <w:sz w:val="20"/>
                <w:szCs w:val="20"/>
                <w:lang w:eastAsia="sl-SI"/>
              </w:rPr>
              <w:t>e</w:t>
            </w:r>
            <w:r w:rsidRPr="001D40AD">
              <w:rPr>
                <w:sz w:val="20"/>
                <w:szCs w:val="20"/>
                <w:lang w:eastAsia="sl-SI"/>
              </w:rPr>
              <w:t>v za napajanje KMN</w:t>
            </w:r>
            <w:r>
              <w:rPr>
                <w:sz w:val="20"/>
                <w:szCs w:val="20"/>
                <w:lang w:eastAsia="sl-SI"/>
              </w:rPr>
              <w:t>;</w:t>
            </w:r>
          </w:p>
          <w:p w14:paraId="2095A4EC" w14:textId="77777777" w:rsidR="00C44E26" w:rsidRDefault="00C44E26" w:rsidP="00C44E26">
            <w:pPr>
              <w:pStyle w:val="Default"/>
              <w:jc w:val="both"/>
              <w:rPr>
                <w:color w:val="auto"/>
                <w:sz w:val="20"/>
                <w:szCs w:val="20"/>
                <w:u w:val="single"/>
              </w:rPr>
            </w:pPr>
          </w:p>
          <w:p w14:paraId="75D3D55C" w14:textId="13F10691" w:rsidR="00C44E26" w:rsidRPr="00FB0C1F" w:rsidRDefault="00C44E26" w:rsidP="00C44E26">
            <w:pPr>
              <w:pStyle w:val="Default"/>
              <w:jc w:val="both"/>
              <w:rPr>
                <w:color w:val="auto"/>
                <w:sz w:val="20"/>
                <w:szCs w:val="20"/>
                <w:u w:val="single"/>
              </w:rPr>
            </w:pPr>
            <w:r w:rsidRPr="00FB0C1F">
              <w:rPr>
                <w:color w:val="auto"/>
                <w:sz w:val="20"/>
                <w:szCs w:val="20"/>
                <w:u w:val="single"/>
              </w:rPr>
              <w:t>PMN je priklopljena na vlečno vozilo:</w:t>
            </w:r>
          </w:p>
          <w:p w14:paraId="3E690365" w14:textId="33EF2CC7" w:rsidR="00C44E26" w:rsidRPr="00CE68FC" w:rsidRDefault="00C44E26" w:rsidP="00C44E26">
            <w:pPr>
              <w:pStyle w:val="Default"/>
              <w:numPr>
                <w:ilvl w:val="0"/>
                <w:numId w:val="14"/>
              </w:numPr>
              <w:ind w:left="228" w:hanging="228"/>
              <w:jc w:val="both"/>
              <w:rPr>
                <w:color w:val="auto"/>
                <w:sz w:val="20"/>
                <w:szCs w:val="20"/>
              </w:rPr>
            </w:pPr>
            <w:r w:rsidRPr="00CE68FC">
              <w:rPr>
                <w:sz w:val="20"/>
                <w:szCs w:val="20"/>
                <w:lang w:eastAsia="sl-SI"/>
              </w:rPr>
              <w:t xml:space="preserve">direktno napajanje KMN preko </w:t>
            </w:r>
            <w:r>
              <w:rPr>
                <w:sz w:val="20"/>
                <w:szCs w:val="20"/>
                <w:lang w:eastAsia="sl-SI"/>
              </w:rPr>
              <w:t xml:space="preserve">24V </w:t>
            </w:r>
            <w:r w:rsidRPr="00CE68FC">
              <w:rPr>
                <w:sz w:val="20"/>
                <w:szCs w:val="20"/>
                <w:lang w:eastAsia="sl-SI"/>
              </w:rPr>
              <w:t>električne instalacije podvoz</w:t>
            </w:r>
            <w:r>
              <w:rPr>
                <w:sz w:val="20"/>
                <w:szCs w:val="20"/>
                <w:lang w:eastAsia="sl-SI"/>
              </w:rPr>
              <w:t>j</w:t>
            </w:r>
            <w:r w:rsidRPr="00CE68FC">
              <w:rPr>
                <w:sz w:val="20"/>
                <w:szCs w:val="20"/>
                <w:lang w:eastAsia="sl-SI"/>
              </w:rPr>
              <w:t xml:space="preserve">a PMN, s priključnim kablom </w:t>
            </w:r>
            <w:r w:rsidR="00000045">
              <w:rPr>
                <w:sz w:val="20"/>
                <w:szCs w:val="20"/>
                <w:lang w:eastAsia="sl-SI"/>
              </w:rPr>
              <w:t xml:space="preserve">preko </w:t>
            </w:r>
            <w:r w:rsidRPr="00CE68FC">
              <w:rPr>
                <w:sz w:val="20"/>
                <w:szCs w:val="20"/>
                <w:lang w:eastAsia="sl-SI"/>
              </w:rPr>
              <w:t>vtičnice</w:t>
            </w:r>
            <w:r w:rsidR="00000045">
              <w:rPr>
                <w:sz w:val="20"/>
                <w:szCs w:val="20"/>
                <w:lang w:eastAsia="sl-SI"/>
              </w:rPr>
              <w:t xml:space="preserve"> vlečnega vozila</w:t>
            </w:r>
            <w:r w:rsidRPr="00CE68FC">
              <w:rPr>
                <w:sz w:val="20"/>
                <w:szCs w:val="20"/>
                <w:lang w:eastAsia="sl-SI"/>
              </w:rPr>
              <w:t xml:space="preserve"> </w:t>
            </w:r>
            <w:r>
              <w:rPr>
                <w:sz w:val="20"/>
                <w:szCs w:val="20"/>
                <w:lang w:eastAsia="sl-SI"/>
              </w:rPr>
              <w:t>(</w:t>
            </w:r>
            <w:r w:rsidRPr="00CE68FC">
              <w:rPr>
                <w:sz w:val="20"/>
                <w:szCs w:val="20"/>
                <w:lang w:eastAsia="sl-SI"/>
              </w:rPr>
              <w:t>24V, 15-polna,  ISO 12098);</w:t>
            </w:r>
          </w:p>
          <w:p w14:paraId="2973A057" w14:textId="77777777" w:rsidR="00C44E26" w:rsidRDefault="00C44E26" w:rsidP="00C44E26">
            <w:pPr>
              <w:pStyle w:val="Default"/>
              <w:jc w:val="both"/>
              <w:rPr>
                <w:color w:val="auto"/>
                <w:sz w:val="20"/>
                <w:szCs w:val="20"/>
                <w:u w:val="single"/>
              </w:rPr>
            </w:pPr>
          </w:p>
          <w:p w14:paraId="3D201338" w14:textId="2E2AF8AB" w:rsidR="00C44E26" w:rsidRPr="00FB0C1F" w:rsidRDefault="00C44E26" w:rsidP="00C44E26">
            <w:pPr>
              <w:pStyle w:val="Default"/>
              <w:jc w:val="both"/>
              <w:rPr>
                <w:color w:val="auto"/>
                <w:sz w:val="20"/>
                <w:szCs w:val="20"/>
                <w:u w:val="single"/>
              </w:rPr>
            </w:pPr>
            <w:r w:rsidRPr="00FB0C1F">
              <w:rPr>
                <w:color w:val="auto"/>
                <w:sz w:val="20"/>
                <w:szCs w:val="20"/>
                <w:u w:val="single"/>
              </w:rPr>
              <w:t xml:space="preserve">PMN </w:t>
            </w:r>
            <w:r>
              <w:rPr>
                <w:color w:val="auto"/>
                <w:sz w:val="20"/>
                <w:szCs w:val="20"/>
                <w:u w:val="single"/>
              </w:rPr>
              <w:t>ni</w:t>
            </w:r>
            <w:r w:rsidRPr="00FB0C1F">
              <w:rPr>
                <w:color w:val="auto"/>
                <w:sz w:val="20"/>
                <w:szCs w:val="20"/>
                <w:u w:val="single"/>
              </w:rPr>
              <w:t xml:space="preserve"> priklopljena n</w:t>
            </w:r>
            <w:r>
              <w:rPr>
                <w:color w:val="auto"/>
                <w:sz w:val="20"/>
                <w:szCs w:val="20"/>
                <w:u w:val="single"/>
              </w:rPr>
              <w:t>a</w:t>
            </w:r>
            <w:r w:rsidRPr="00FB0C1F">
              <w:rPr>
                <w:color w:val="auto"/>
                <w:sz w:val="20"/>
                <w:szCs w:val="20"/>
                <w:u w:val="single"/>
              </w:rPr>
              <w:t xml:space="preserve"> vlečno vozilo:</w:t>
            </w:r>
          </w:p>
          <w:p w14:paraId="68E40D83" w14:textId="7A213765" w:rsidR="00C44E26" w:rsidRPr="00470287" w:rsidRDefault="00C44E26" w:rsidP="00C44E26">
            <w:pPr>
              <w:pStyle w:val="Default"/>
              <w:numPr>
                <w:ilvl w:val="0"/>
                <w:numId w:val="14"/>
              </w:numPr>
              <w:ind w:left="228" w:hanging="228"/>
              <w:jc w:val="both"/>
              <w:rPr>
                <w:color w:val="auto"/>
                <w:sz w:val="20"/>
                <w:szCs w:val="20"/>
              </w:rPr>
            </w:pPr>
            <w:r w:rsidRPr="001720EF">
              <w:rPr>
                <w:sz w:val="20"/>
                <w:szCs w:val="20"/>
                <w:lang w:eastAsia="sl-SI"/>
              </w:rPr>
              <w:t>direktno napajanje</w:t>
            </w:r>
            <w:r w:rsidR="00000045">
              <w:rPr>
                <w:sz w:val="20"/>
                <w:szCs w:val="20"/>
                <w:lang w:eastAsia="sl-SI"/>
              </w:rPr>
              <w:t xml:space="preserve"> </w:t>
            </w:r>
            <w:r w:rsidRPr="001720EF">
              <w:rPr>
                <w:sz w:val="20"/>
                <w:szCs w:val="20"/>
                <w:lang w:eastAsia="sl-SI"/>
              </w:rPr>
              <w:t xml:space="preserve">KMN preko </w:t>
            </w:r>
            <w:r>
              <w:rPr>
                <w:color w:val="auto"/>
                <w:sz w:val="20"/>
                <w:szCs w:val="20"/>
              </w:rPr>
              <w:t>zunanjega električnega omrežja</w:t>
            </w:r>
            <w:r w:rsidRPr="00654247">
              <w:rPr>
                <w:color w:val="auto"/>
                <w:sz w:val="20"/>
                <w:szCs w:val="20"/>
              </w:rPr>
              <w:t xml:space="preserve"> 230V</w:t>
            </w:r>
            <w:r>
              <w:rPr>
                <w:color w:val="auto"/>
                <w:sz w:val="20"/>
                <w:szCs w:val="20"/>
              </w:rPr>
              <w:t xml:space="preserve"> ali vgrajenega prenosnega </w:t>
            </w:r>
            <w:proofErr w:type="spellStart"/>
            <w:r>
              <w:rPr>
                <w:color w:val="auto"/>
                <w:sz w:val="20"/>
                <w:szCs w:val="20"/>
              </w:rPr>
              <w:t>elektroagregata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</w:t>
            </w:r>
            <w:r w:rsidRPr="00654247">
              <w:rPr>
                <w:color w:val="auto"/>
                <w:sz w:val="20"/>
                <w:szCs w:val="20"/>
              </w:rPr>
              <w:t xml:space="preserve"> 230V</w:t>
            </w:r>
            <w:r>
              <w:rPr>
                <w:color w:val="auto"/>
                <w:sz w:val="20"/>
                <w:szCs w:val="20"/>
              </w:rPr>
              <w:t xml:space="preserve">, preko vgrajenega </w:t>
            </w:r>
            <w:r w:rsidRPr="00654247">
              <w:rPr>
                <w:color w:val="auto"/>
                <w:sz w:val="20"/>
                <w:szCs w:val="20"/>
              </w:rPr>
              <w:t>napetostnega pretvornika</w:t>
            </w:r>
            <w:r>
              <w:rPr>
                <w:color w:val="auto"/>
                <w:sz w:val="20"/>
                <w:szCs w:val="20"/>
              </w:rPr>
              <w:t xml:space="preserve"> 230/24V;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425191978"/>
            <w:placeholder>
              <w:docPart w:val="8662A9685B574D1FB650028B5E966A1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0FE73807" w14:textId="03D7519C" w:rsidR="00C44E26" w:rsidRDefault="00C44E26" w:rsidP="00C44E26">
                <w:pPr>
                  <w:spacing w:line="240" w:lineRule="auto"/>
                  <w:rPr>
                    <w:rFonts w:eastAsia="Calibri" w:cs="Times New Roman"/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1114646479"/>
            <w:placeholder>
              <w:docPart w:val="7F171F7CFE7341B4828C9035BF0DE15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345D2B6D" w14:textId="3BBED2CB" w:rsidR="00C44E26" w:rsidRDefault="00C44E26" w:rsidP="00C44E26">
                <w:pPr>
                  <w:spacing w:line="240" w:lineRule="auto"/>
                  <w:ind w:left="63"/>
                  <w:rPr>
                    <w:rFonts w:eastAsia="Calibri" w:cs="Times New Roman"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06FB1940" w14:textId="77777777" w:rsidTr="00B55C16">
        <w:trPr>
          <w:trHeight w:val="276"/>
        </w:trPr>
        <w:tc>
          <w:tcPr>
            <w:tcW w:w="988" w:type="dxa"/>
            <w:shd w:val="clear" w:color="auto" w:fill="FFFFFF"/>
            <w:vAlign w:val="center"/>
          </w:tcPr>
          <w:p w14:paraId="282B9FBA" w14:textId="77777777" w:rsidR="00C44E26" w:rsidRPr="00654247" w:rsidRDefault="00C44E26" w:rsidP="00C44E26">
            <w:pPr>
              <w:numPr>
                <w:ilvl w:val="0"/>
                <w:numId w:val="18"/>
              </w:numPr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3A1D15BA" w14:textId="494F6862" w:rsidR="00C44E26" w:rsidRPr="007925F1" w:rsidRDefault="00C44E26" w:rsidP="00C44E26">
            <w:pPr>
              <w:pStyle w:val="Odstavekseznama"/>
              <w:spacing w:before="120"/>
              <w:ind w:left="0"/>
              <w:jc w:val="both"/>
              <w:rPr>
                <w:rFonts w:ascii="Arial" w:hAnsi="Arial" w:cs="Arial"/>
                <w:bCs/>
                <w:i/>
                <w:sz w:val="20"/>
                <w:szCs w:val="20"/>
                <w:u w:val="single"/>
              </w:rPr>
            </w:pPr>
            <w:proofErr w:type="spellStart"/>
            <w:r w:rsidRPr="007925F1">
              <w:rPr>
                <w:rFonts w:ascii="Arial" w:hAnsi="Arial" w:cs="Arial"/>
                <w:bCs/>
                <w:i/>
                <w:sz w:val="20"/>
                <w:szCs w:val="20"/>
                <w:u w:val="single"/>
              </w:rPr>
              <w:t>Elektroagregat</w:t>
            </w:r>
            <w:proofErr w:type="spellEnd"/>
            <w:r w:rsidRPr="007925F1">
              <w:rPr>
                <w:rFonts w:ascii="Arial" w:hAnsi="Arial" w:cs="Arial"/>
                <w:bCs/>
                <w:i/>
                <w:sz w:val="20"/>
                <w:szCs w:val="20"/>
                <w:u w:val="single"/>
              </w:rPr>
              <w:t xml:space="preserve"> za rezervno napajanje KMN:</w:t>
            </w:r>
          </w:p>
          <w:p w14:paraId="08D7644E" w14:textId="328EAF4B" w:rsidR="00C44E26" w:rsidRPr="007925F1" w:rsidRDefault="00C44E26" w:rsidP="00C44E26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25F1">
              <w:rPr>
                <w:rFonts w:ascii="Arial" w:hAnsi="Arial" w:cs="Arial"/>
                <w:sz w:val="20"/>
                <w:szCs w:val="20"/>
              </w:rPr>
              <w:t xml:space="preserve">V 1. desnem boksu (D-1) vgrajen bencinski </w:t>
            </w:r>
            <w:proofErr w:type="spellStart"/>
            <w:r w:rsidRPr="007925F1">
              <w:rPr>
                <w:rFonts w:ascii="Arial" w:hAnsi="Arial" w:cs="Arial"/>
                <w:sz w:val="20"/>
                <w:szCs w:val="20"/>
              </w:rPr>
              <w:t>elektroagregat</w:t>
            </w:r>
            <w:proofErr w:type="spellEnd"/>
            <w:r w:rsidRPr="007925F1">
              <w:rPr>
                <w:rFonts w:ascii="Arial" w:hAnsi="Arial" w:cs="Arial"/>
                <w:sz w:val="20"/>
                <w:szCs w:val="20"/>
              </w:rPr>
              <w:t xml:space="preserve"> (DIN 14685-1) namenjen za napajanje električnih priključkov KMN (1 kos), na </w:t>
            </w:r>
            <w:r w:rsidR="00F659AC" w:rsidRPr="007925F1">
              <w:rPr>
                <w:rFonts w:ascii="Arial" w:hAnsi="Arial" w:cs="Arial"/>
                <w:sz w:val="20"/>
                <w:szCs w:val="20"/>
              </w:rPr>
              <w:t>izvlekljivih</w:t>
            </w:r>
            <w:r w:rsidRPr="007925F1">
              <w:rPr>
                <w:rFonts w:ascii="Arial" w:hAnsi="Arial" w:cs="Arial"/>
                <w:sz w:val="20"/>
                <w:szCs w:val="20"/>
              </w:rPr>
              <w:t xml:space="preserve"> saneh oz. vrtljivem tri-položajnem nosilcu, </w:t>
            </w:r>
            <w:r w:rsidRPr="007925F1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 xml:space="preserve"> z možnostjo njegovega enostavnega  izvzema in prenosa na lokacijo v bližini KMN</w:t>
            </w:r>
            <w:r w:rsidRPr="007925F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A2FAEBF" w14:textId="1DD9940B" w:rsidR="00C44E26" w:rsidRPr="007925F1" w:rsidRDefault="00C44E26" w:rsidP="00C44E26">
            <w:pPr>
              <w:pStyle w:val="Odstavekseznama"/>
              <w:numPr>
                <w:ilvl w:val="0"/>
                <w:numId w:val="6"/>
              </w:numPr>
              <w:ind w:left="225" w:hanging="225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25F1">
              <w:rPr>
                <w:rFonts w:ascii="Arial" w:hAnsi="Arial" w:cs="Arial"/>
                <w:color w:val="000000"/>
                <w:sz w:val="20"/>
                <w:szCs w:val="20"/>
              </w:rPr>
              <w:t>nazivna moč: min. 9 kVA;</w:t>
            </w:r>
          </w:p>
          <w:p w14:paraId="224FA7E3" w14:textId="77777777" w:rsidR="00C44E26" w:rsidRPr="007925F1" w:rsidRDefault="00C44E26" w:rsidP="00C44E26">
            <w:pPr>
              <w:pStyle w:val="Odstavekseznama"/>
              <w:numPr>
                <w:ilvl w:val="0"/>
                <w:numId w:val="6"/>
              </w:numPr>
              <w:ind w:left="225" w:hanging="225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25F1">
              <w:rPr>
                <w:rFonts w:ascii="Arial" w:hAnsi="Arial" w:cs="Arial"/>
                <w:color w:val="000000"/>
                <w:sz w:val="20"/>
                <w:szCs w:val="20"/>
              </w:rPr>
              <w:t>nazivna napetost v voltih: 230V / 400V;</w:t>
            </w:r>
          </w:p>
          <w:p w14:paraId="64E8626A" w14:textId="77777777" w:rsidR="00C44E26" w:rsidRPr="007925F1" w:rsidRDefault="00C44E26" w:rsidP="00C44E26">
            <w:pPr>
              <w:pStyle w:val="Odstavekseznama"/>
              <w:numPr>
                <w:ilvl w:val="0"/>
                <w:numId w:val="6"/>
              </w:numPr>
              <w:ind w:left="225" w:hanging="225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25F1">
              <w:rPr>
                <w:rFonts w:ascii="Arial" w:hAnsi="Arial" w:cs="Arial"/>
                <w:color w:val="000000"/>
                <w:sz w:val="20"/>
                <w:szCs w:val="20"/>
              </w:rPr>
              <w:t>frekvenca: 50 Hz;</w:t>
            </w:r>
          </w:p>
          <w:p w14:paraId="42146A21" w14:textId="3F113E11" w:rsidR="00C44E26" w:rsidRPr="007925F1" w:rsidRDefault="00C44E26" w:rsidP="00C44E26">
            <w:pPr>
              <w:pStyle w:val="Odstavekseznama"/>
              <w:numPr>
                <w:ilvl w:val="0"/>
                <w:numId w:val="6"/>
              </w:numPr>
              <w:ind w:left="225" w:hanging="225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25F1">
              <w:rPr>
                <w:rFonts w:ascii="Arial" w:hAnsi="Arial" w:cs="Arial"/>
                <w:color w:val="000000"/>
                <w:sz w:val="20"/>
                <w:szCs w:val="20"/>
              </w:rPr>
              <w:t>vgradne dimenzije DIN (</w:t>
            </w:r>
            <w:proofErr w:type="spellStart"/>
            <w:r w:rsidRPr="007925F1">
              <w:rPr>
                <w:rFonts w:ascii="Arial" w:hAnsi="Arial" w:cs="Arial"/>
                <w:color w:val="000000"/>
                <w:sz w:val="20"/>
                <w:szCs w:val="20"/>
              </w:rPr>
              <w:t>DxŠxV</w:t>
            </w:r>
            <w:proofErr w:type="spellEnd"/>
            <w:r w:rsidRPr="007925F1">
              <w:rPr>
                <w:rFonts w:ascii="Arial" w:hAnsi="Arial" w:cs="Arial"/>
                <w:color w:val="000000"/>
                <w:sz w:val="20"/>
                <w:szCs w:val="20"/>
              </w:rPr>
              <w:t xml:space="preserve">): </w:t>
            </w:r>
            <w:r w:rsidRPr="007925F1">
              <w:rPr>
                <w:rFonts w:ascii="Arial" w:hAnsi="Arial" w:cs="Arial"/>
                <w:sz w:val="20"/>
                <w:szCs w:val="20"/>
              </w:rPr>
              <w:t>820 x 440 x 580 mm</w:t>
            </w:r>
            <w:r w:rsidRPr="007925F1">
              <w:rPr>
                <w:rFonts w:ascii="Arial" w:hAnsi="Arial" w:cs="Arial"/>
                <w:color w:val="000000"/>
                <w:sz w:val="20"/>
                <w:szCs w:val="20"/>
              </w:rPr>
              <w:t>;</w:t>
            </w:r>
          </w:p>
          <w:p w14:paraId="243843DD" w14:textId="77777777" w:rsidR="00C44E26" w:rsidRPr="007925F1" w:rsidRDefault="00C44E26" w:rsidP="00C44E26">
            <w:pPr>
              <w:pStyle w:val="Odstavekseznama"/>
              <w:numPr>
                <w:ilvl w:val="0"/>
                <w:numId w:val="6"/>
              </w:numPr>
              <w:ind w:left="225" w:hanging="225"/>
              <w:jc w:val="both"/>
              <w:rPr>
                <w:rFonts w:cs="Arial"/>
                <w:i/>
                <w:sz w:val="20"/>
                <w:szCs w:val="20"/>
              </w:rPr>
            </w:pPr>
            <w:r w:rsidRPr="007925F1">
              <w:rPr>
                <w:rFonts w:ascii="Arial" w:hAnsi="Arial" w:cs="Arial"/>
                <w:sz w:val="20"/>
                <w:szCs w:val="20"/>
                <w:lang w:eastAsia="sl-SI"/>
              </w:rPr>
              <w:t xml:space="preserve">tiho delovanje, z ravnijo zvočne moči (LWA) maksimalno 98 </w:t>
            </w:r>
            <w:proofErr w:type="spellStart"/>
            <w:r w:rsidRPr="007925F1">
              <w:rPr>
                <w:rFonts w:ascii="Arial" w:hAnsi="Arial" w:cs="Arial"/>
                <w:sz w:val="20"/>
                <w:szCs w:val="20"/>
                <w:lang w:eastAsia="sl-SI"/>
              </w:rPr>
              <w:t>dB</w:t>
            </w:r>
            <w:proofErr w:type="spellEnd"/>
            <w:r w:rsidRPr="007925F1">
              <w:rPr>
                <w:rFonts w:ascii="Arial" w:hAnsi="Arial" w:cs="Arial"/>
                <w:sz w:val="20"/>
                <w:szCs w:val="20"/>
                <w:lang w:eastAsia="sl-SI"/>
              </w:rPr>
              <w:t>;</w:t>
            </w:r>
          </w:p>
          <w:p w14:paraId="1D9040E4" w14:textId="77777777" w:rsidR="00C44E26" w:rsidRPr="007925F1" w:rsidRDefault="00C44E26" w:rsidP="00C44E26">
            <w:pPr>
              <w:pStyle w:val="Odstavekseznama"/>
              <w:numPr>
                <w:ilvl w:val="0"/>
                <w:numId w:val="6"/>
              </w:numPr>
              <w:ind w:left="225" w:hanging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25F1">
              <w:rPr>
                <w:rFonts w:ascii="Arial" w:hAnsi="Arial" w:cs="Arial"/>
                <w:sz w:val="20"/>
                <w:szCs w:val="20"/>
              </w:rPr>
              <w:t xml:space="preserve">pogonski agregat </w:t>
            </w:r>
            <w:proofErr w:type="spellStart"/>
            <w:r w:rsidRPr="007925F1">
              <w:rPr>
                <w:rFonts w:ascii="Arial" w:hAnsi="Arial" w:cs="Arial"/>
                <w:sz w:val="20"/>
                <w:szCs w:val="20"/>
              </w:rPr>
              <w:t>elektroagregata</w:t>
            </w:r>
            <w:proofErr w:type="spellEnd"/>
            <w:r w:rsidRPr="007925F1">
              <w:rPr>
                <w:rFonts w:ascii="Arial" w:hAnsi="Arial" w:cs="Arial"/>
                <w:sz w:val="20"/>
                <w:szCs w:val="20"/>
              </w:rPr>
              <w:t xml:space="preserve"> je bencinski;</w:t>
            </w:r>
          </w:p>
          <w:p w14:paraId="421628DE" w14:textId="77777777" w:rsidR="00C44E26" w:rsidRPr="007925F1" w:rsidRDefault="00C44E26" w:rsidP="00C44E26">
            <w:pPr>
              <w:pStyle w:val="Odstavekseznama"/>
              <w:numPr>
                <w:ilvl w:val="0"/>
                <w:numId w:val="6"/>
              </w:numPr>
              <w:ind w:left="225" w:hanging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25F1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 xml:space="preserve">avtomatska zaščita </w:t>
            </w:r>
            <w:proofErr w:type="spellStart"/>
            <w:r w:rsidRPr="007925F1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elektroagregata</w:t>
            </w:r>
            <w:proofErr w:type="spellEnd"/>
            <w:r w:rsidRPr="007925F1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 xml:space="preserve"> pred preobremenitvijo; IP54; </w:t>
            </w:r>
          </w:p>
          <w:p w14:paraId="672AB5C5" w14:textId="77777777" w:rsidR="00C44E26" w:rsidRPr="007925F1" w:rsidRDefault="00C44E26" w:rsidP="00C44E26">
            <w:pPr>
              <w:pStyle w:val="Odstavekseznama"/>
              <w:numPr>
                <w:ilvl w:val="0"/>
                <w:numId w:val="6"/>
              </w:numPr>
              <w:ind w:left="225" w:hanging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25F1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 xml:space="preserve">električni in ročni zagon </w:t>
            </w:r>
            <w:proofErr w:type="spellStart"/>
            <w:r w:rsidRPr="007925F1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elektroagregata</w:t>
            </w:r>
            <w:proofErr w:type="spellEnd"/>
            <w:r w:rsidRPr="007925F1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;</w:t>
            </w:r>
          </w:p>
          <w:p w14:paraId="6C8C40B2" w14:textId="4E71DD81" w:rsidR="00C44E26" w:rsidRPr="007925F1" w:rsidRDefault="00C44E26" w:rsidP="00C44E26">
            <w:pPr>
              <w:pStyle w:val="Odstavekseznama"/>
              <w:numPr>
                <w:ilvl w:val="0"/>
                <w:numId w:val="6"/>
              </w:numPr>
              <w:ind w:left="225" w:hanging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25F1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vtičnice min.: 1 x 400V, 16A, IP68 in 3 x 230V, 16A, IP68;</w:t>
            </w:r>
          </w:p>
          <w:p w14:paraId="5B9AEFB6" w14:textId="77777777" w:rsidR="00C44E26" w:rsidRPr="00470287" w:rsidRDefault="00C44E26" w:rsidP="00C44E26">
            <w:pPr>
              <w:pStyle w:val="Standard"/>
              <w:numPr>
                <w:ilvl w:val="0"/>
                <w:numId w:val="6"/>
              </w:numPr>
              <w:ind w:left="225" w:hanging="225"/>
              <w:jc w:val="both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r w:rsidRPr="00470287">
              <w:rPr>
                <w:rFonts w:ascii="Arial" w:hAnsi="Arial" w:cs="Arial"/>
                <w:sz w:val="20"/>
                <w:szCs w:val="20"/>
              </w:rPr>
              <w:t>izveden mora biti odvod dimnih plinov iz notranjosti KMN, ko ta deluje v notranjosti KMN;</w:t>
            </w:r>
          </w:p>
          <w:p w14:paraId="61EB0D7B" w14:textId="7F3E83AA" w:rsidR="00C44E26" w:rsidRPr="00076478" w:rsidRDefault="00C44E26" w:rsidP="00C44E26">
            <w:pPr>
              <w:pStyle w:val="Odstavekseznama"/>
              <w:numPr>
                <w:ilvl w:val="0"/>
                <w:numId w:val="6"/>
              </w:numPr>
              <w:ind w:left="225" w:hanging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0287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 xml:space="preserve">vgradnja </w:t>
            </w:r>
            <w:proofErr w:type="spellStart"/>
            <w:r w:rsidRPr="00470287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elektroagregata</w:t>
            </w:r>
            <w:proofErr w:type="spellEnd"/>
            <w:r w:rsidRPr="00470287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 xml:space="preserve"> v KMN na izvle</w:t>
            </w:r>
            <w:r w:rsidR="00F659AC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kljivi</w:t>
            </w:r>
            <w:r w:rsidRPr="00470287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 xml:space="preserve">h saneh oz. vrtljivem tri-položajnem nosilcu, z možnostjo njegovega enostavnega izvzema in prenosa na lokacijo v bližini KMN; v ta namen je kot dodatna oprema </w:t>
            </w:r>
            <w:proofErr w:type="spellStart"/>
            <w:r w:rsidRPr="00470287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elekreoagregata</w:t>
            </w:r>
            <w:proofErr w:type="spellEnd"/>
            <w:r w:rsidRPr="00470287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 xml:space="preserve"> dodan prenosni kolut z </w:t>
            </w:r>
            <w:r w:rsidR="00F659AC" w:rsidRPr="00470287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eklektičnim</w:t>
            </w:r>
            <w:r w:rsidRPr="00470287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 xml:space="preserve"> kablom (50 m), s katerim se poveže </w:t>
            </w:r>
            <w:proofErr w:type="spellStart"/>
            <w:r w:rsidRPr="00470287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elektroagregat</w:t>
            </w:r>
            <w:proofErr w:type="spellEnd"/>
            <w:r w:rsidRPr="00470287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 xml:space="preserve"> in KMN;</w:t>
            </w:r>
          </w:p>
          <w:p w14:paraId="1C4E1070" w14:textId="5D7CDAC9" w:rsidR="00076478" w:rsidRPr="00076478" w:rsidRDefault="00076478" w:rsidP="00C44E26">
            <w:pPr>
              <w:pStyle w:val="Odstavekseznama"/>
              <w:numPr>
                <w:ilvl w:val="0"/>
                <w:numId w:val="6"/>
              </w:numPr>
              <w:ind w:left="225" w:hanging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6478">
              <w:rPr>
                <w:rFonts w:ascii="Arial" w:hAnsi="Arial" w:cs="Arial"/>
                <w:sz w:val="20"/>
                <w:szCs w:val="20"/>
              </w:rPr>
              <w:t>elektroagregat</w:t>
            </w:r>
            <w:proofErr w:type="spellEnd"/>
            <w:r w:rsidRPr="00076478">
              <w:rPr>
                <w:rFonts w:ascii="Arial" w:hAnsi="Arial" w:cs="Arial"/>
                <w:sz w:val="20"/>
                <w:szCs w:val="20"/>
              </w:rPr>
              <w:t xml:space="preserve"> je s kabelskim podaljškom  priključen na </w:t>
            </w:r>
            <w:proofErr w:type="spellStart"/>
            <w:r w:rsidRPr="00076478">
              <w:rPr>
                <w:rFonts w:ascii="Arial" w:hAnsi="Arial" w:cs="Arial"/>
                <w:sz w:val="20"/>
                <w:szCs w:val="20"/>
              </w:rPr>
              <w:t>elektroomaro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117EFB0" w14:textId="37010647" w:rsidR="00C44E26" w:rsidRPr="00470287" w:rsidRDefault="00C44E26" w:rsidP="00C44E26">
            <w:pPr>
              <w:pStyle w:val="Default"/>
              <w:numPr>
                <w:ilvl w:val="0"/>
                <w:numId w:val="6"/>
              </w:numPr>
              <w:ind w:left="225" w:hanging="225"/>
              <w:jc w:val="both"/>
              <w:rPr>
                <w:b/>
                <w:i/>
                <w:color w:val="auto"/>
                <w:sz w:val="20"/>
                <w:szCs w:val="20"/>
              </w:rPr>
            </w:pPr>
            <w:proofErr w:type="spellStart"/>
            <w:r w:rsidRPr="00470287">
              <w:rPr>
                <w:sz w:val="20"/>
                <w:szCs w:val="20"/>
              </w:rPr>
              <w:t>elektroagregat</w:t>
            </w:r>
            <w:proofErr w:type="spellEnd"/>
            <w:r w:rsidRPr="00470287">
              <w:rPr>
                <w:sz w:val="20"/>
                <w:szCs w:val="20"/>
              </w:rPr>
              <w:t xml:space="preserve"> (baterija) mora biti vezana na vgrajen </w:t>
            </w:r>
            <w:proofErr w:type="spellStart"/>
            <w:r w:rsidRPr="00470287">
              <w:rPr>
                <w:sz w:val="20"/>
                <w:szCs w:val="20"/>
              </w:rPr>
              <w:t>vzdrževalni</w:t>
            </w:r>
            <w:r>
              <w:rPr>
                <w:sz w:val="20"/>
                <w:szCs w:val="20"/>
              </w:rPr>
              <w:t>k</w:t>
            </w:r>
            <w:proofErr w:type="spellEnd"/>
            <w:r w:rsidRPr="00470287">
              <w:rPr>
                <w:sz w:val="20"/>
                <w:szCs w:val="20"/>
              </w:rPr>
              <w:t xml:space="preserve"> akumulatorja 230V/24V/12V (1 kos)</w:t>
            </w:r>
            <w:r w:rsidRPr="00470287">
              <w:rPr>
                <w:color w:val="auto"/>
                <w:sz w:val="20"/>
                <w:szCs w:val="20"/>
              </w:rPr>
              <w:t>;</w:t>
            </w:r>
          </w:p>
          <w:p w14:paraId="2C9B5BBE" w14:textId="6D9E6865" w:rsidR="00C44E26" w:rsidRPr="00470287" w:rsidRDefault="00C44E26" w:rsidP="00C44E26">
            <w:pPr>
              <w:pStyle w:val="Default"/>
              <w:numPr>
                <w:ilvl w:val="0"/>
                <w:numId w:val="6"/>
              </w:numPr>
              <w:ind w:left="225" w:hanging="225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470287">
              <w:rPr>
                <w:sz w:val="20"/>
                <w:szCs w:val="20"/>
                <w:lang w:eastAsia="sl-SI"/>
              </w:rPr>
              <w:t>izvedba kompletnih elektroinštalacij.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840050909"/>
            <w:placeholder>
              <w:docPart w:val="DCF83BCB87104DFD9E384DE8CA9B097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5F1B5233" w14:textId="033952B5" w:rsidR="00C44E26" w:rsidRDefault="00C44E26" w:rsidP="00C44E26">
                <w:pPr>
                  <w:spacing w:line="240" w:lineRule="auto"/>
                  <w:rPr>
                    <w:rFonts w:eastAsia="Calibri" w:cs="Times New Roman"/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1525472854"/>
            <w:placeholder>
              <w:docPart w:val="EBB39D62854241508B6BF709EF5305F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362D67FD" w14:textId="671AC970" w:rsidR="00C44E26" w:rsidRDefault="00C44E26" w:rsidP="00C44E26">
                <w:pPr>
                  <w:spacing w:line="240" w:lineRule="auto"/>
                  <w:ind w:left="63"/>
                  <w:rPr>
                    <w:rFonts w:eastAsia="Calibri" w:cs="Times New Roman"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13115A2B" w14:textId="77777777" w:rsidTr="00B55C16">
        <w:trPr>
          <w:trHeight w:val="276"/>
        </w:trPr>
        <w:tc>
          <w:tcPr>
            <w:tcW w:w="988" w:type="dxa"/>
            <w:shd w:val="clear" w:color="auto" w:fill="FFFFFF"/>
            <w:vAlign w:val="center"/>
          </w:tcPr>
          <w:p w14:paraId="29404482" w14:textId="77777777" w:rsidR="00C44E26" w:rsidRPr="00654247" w:rsidRDefault="00C44E26" w:rsidP="00C44E26">
            <w:pPr>
              <w:numPr>
                <w:ilvl w:val="0"/>
                <w:numId w:val="18"/>
              </w:numPr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13FCF90A" w14:textId="0EC40ED5" w:rsidR="00C44E26" w:rsidRPr="00DA05B3" w:rsidRDefault="00C44E26" w:rsidP="00C44E26">
            <w:pPr>
              <w:autoSpaceDE w:val="0"/>
              <w:autoSpaceDN w:val="0"/>
              <w:adjustRightInd w:val="0"/>
              <w:spacing w:before="120"/>
              <w:jc w:val="both"/>
              <w:rPr>
                <w:i/>
                <w:color w:val="000000"/>
                <w:szCs w:val="20"/>
                <w:u w:val="single"/>
              </w:rPr>
            </w:pPr>
            <w:r w:rsidRPr="00DA05B3">
              <w:rPr>
                <w:b/>
                <w:i/>
                <w:szCs w:val="20"/>
                <w:u w:val="single"/>
              </w:rPr>
              <w:t>Elektroinštalacije KMN:</w:t>
            </w:r>
          </w:p>
          <w:p w14:paraId="0457B2AE" w14:textId="7710F447" w:rsidR="00C44E26" w:rsidRPr="00DA05B3" w:rsidRDefault="00C44E26" w:rsidP="00C44E26">
            <w:pPr>
              <w:pStyle w:val="Default"/>
              <w:numPr>
                <w:ilvl w:val="0"/>
                <w:numId w:val="14"/>
              </w:numPr>
              <w:ind w:left="228" w:hanging="228"/>
              <w:jc w:val="both"/>
              <w:rPr>
                <w:color w:val="auto"/>
                <w:sz w:val="20"/>
                <w:szCs w:val="20"/>
              </w:rPr>
            </w:pPr>
            <w:proofErr w:type="spellStart"/>
            <w:r w:rsidRPr="00DA05B3">
              <w:rPr>
                <w:color w:val="auto"/>
                <w:sz w:val="20"/>
                <w:szCs w:val="20"/>
              </w:rPr>
              <w:t>elektroomar</w:t>
            </w:r>
            <w:r w:rsidR="00F659AC">
              <w:rPr>
                <w:color w:val="auto"/>
                <w:sz w:val="20"/>
                <w:szCs w:val="20"/>
              </w:rPr>
              <w:t>a</w:t>
            </w:r>
            <w:proofErr w:type="spellEnd"/>
            <w:r w:rsidRPr="00DA05B3">
              <w:rPr>
                <w:color w:val="auto"/>
                <w:sz w:val="20"/>
                <w:szCs w:val="20"/>
              </w:rPr>
              <w:t xml:space="preserve"> je vgrajena v 1 desnem boksu (D</w:t>
            </w:r>
            <w:r>
              <w:rPr>
                <w:color w:val="auto"/>
                <w:sz w:val="20"/>
                <w:szCs w:val="20"/>
              </w:rPr>
              <w:t>-1</w:t>
            </w:r>
            <w:r w:rsidRPr="00DA05B3">
              <w:rPr>
                <w:color w:val="auto"/>
                <w:sz w:val="20"/>
                <w:szCs w:val="20"/>
              </w:rPr>
              <w:t>)  KMN;</w:t>
            </w:r>
          </w:p>
          <w:p w14:paraId="113956BA" w14:textId="3AC4DF94" w:rsidR="002427EE" w:rsidRPr="002427EE" w:rsidRDefault="002427EE" w:rsidP="002427EE">
            <w:pPr>
              <w:pStyle w:val="Default"/>
              <w:numPr>
                <w:ilvl w:val="0"/>
                <w:numId w:val="14"/>
              </w:numPr>
              <w:ind w:left="228" w:hanging="228"/>
              <w:jc w:val="both"/>
              <w:rPr>
                <w:color w:val="auto"/>
                <w:sz w:val="20"/>
                <w:szCs w:val="20"/>
              </w:rPr>
            </w:pPr>
            <w:r w:rsidRPr="00DA05B3">
              <w:rPr>
                <w:color w:val="auto"/>
                <w:sz w:val="20"/>
                <w:szCs w:val="20"/>
              </w:rPr>
              <w:lastRenderedPageBreak/>
              <w:t xml:space="preserve">notranja razdelilna </w:t>
            </w:r>
            <w:proofErr w:type="spellStart"/>
            <w:r w:rsidRPr="00DA05B3">
              <w:rPr>
                <w:color w:val="auto"/>
                <w:sz w:val="20"/>
                <w:szCs w:val="20"/>
              </w:rPr>
              <w:t>elektroomara</w:t>
            </w:r>
            <w:proofErr w:type="spellEnd"/>
            <w:r w:rsidRPr="00DA05B3">
              <w:rPr>
                <w:color w:val="auto"/>
                <w:sz w:val="20"/>
                <w:szCs w:val="20"/>
              </w:rPr>
              <w:t>, IP65, za notranjo in zunanjo razsvetljavo v 24V izvedbi preko napetostnega pretvornika ter ostale električne priključke 230V;</w:t>
            </w:r>
          </w:p>
          <w:p w14:paraId="229FB5D9" w14:textId="5549F498" w:rsidR="00C44E26" w:rsidRPr="00DA05B3" w:rsidRDefault="00C44E26" w:rsidP="00C44E26">
            <w:pPr>
              <w:pStyle w:val="Default"/>
              <w:numPr>
                <w:ilvl w:val="0"/>
                <w:numId w:val="14"/>
              </w:numPr>
              <w:ind w:left="228" w:hanging="228"/>
              <w:jc w:val="both"/>
              <w:rPr>
                <w:color w:val="auto"/>
                <w:sz w:val="20"/>
                <w:szCs w:val="20"/>
              </w:rPr>
            </w:pPr>
            <w:proofErr w:type="spellStart"/>
            <w:r w:rsidRPr="00DA05B3">
              <w:rPr>
                <w:color w:val="auto"/>
                <w:sz w:val="20"/>
                <w:szCs w:val="20"/>
              </w:rPr>
              <w:t>elektroomara</w:t>
            </w:r>
            <w:proofErr w:type="spellEnd"/>
            <w:r w:rsidRPr="00DA05B3">
              <w:rPr>
                <w:color w:val="auto"/>
                <w:sz w:val="20"/>
                <w:szCs w:val="20"/>
              </w:rPr>
              <w:t xml:space="preserve"> je opremljena s stikali za zunanjo in notranjo razsvetljavo, stikali za utripajoče modre luči, pretvornikom napetosti 230/24V idr.;</w:t>
            </w:r>
          </w:p>
          <w:p w14:paraId="7A56B1E8" w14:textId="41C4D70A" w:rsidR="00C44E26" w:rsidRPr="00DA05B3" w:rsidRDefault="00C44E26" w:rsidP="00C44E26">
            <w:pPr>
              <w:pStyle w:val="Default"/>
              <w:numPr>
                <w:ilvl w:val="0"/>
                <w:numId w:val="14"/>
              </w:numPr>
              <w:ind w:left="228" w:hanging="228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DA05B3">
              <w:rPr>
                <w:color w:val="auto"/>
                <w:sz w:val="20"/>
                <w:szCs w:val="20"/>
                <w:lang w:eastAsia="sl-SI"/>
              </w:rPr>
              <w:t>avtomatske varovalke za vsako ločeno vezje, varnostna stikala, nadzorni instrumenti</w:t>
            </w:r>
            <w:r w:rsidRPr="00DA05B3">
              <w:rPr>
                <w:b/>
                <w:i/>
                <w:color w:val="auto"/>
                <w:sz w:val="20"/>
                <w:szCs w:val="20"/>
              </w:rPr>
              <w:t xml:space="preserve"> </w:t>
            </w:r>
            <w:r w:rsidRPr="00DA05B3">
              <w:rPr>
                <w:color w:val="auto"/>
                <w:sz w:val="20"/>
                <w:szCs w:val="20"/>
              </w:rPr>
              <w:t>idr.;</w:t>
            </w:r>
          </w:p>
          <w:p w14:paraId="310D4B42" w14:textId="0B9593DB" w:rsidR="00C44E26" w:rsidRPr="004D7740" w:rsidRDefault="00C44E26" w:rsidP="00C44E26">
            <w:pPr>
              <w:pStyle w:val="Default"/>
              <w:numPr>
                <w:ilvl w:val="0"/>
                <w:numId w:val="14"/>
              </w:numPr>
              <w:ind w:left="228" w:hanging="228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DA05B3">
              <w:rPr>
                <w:sz w:val="20"/>
                <w:szCs w:val="20"/>
              </w:rPr>
              <w:t xml:space="preserve">vgrajen </w:t>
            </w:r>
            <w:proofErr w:type="spellStart"/>
            <w:r w:rsidRPr="00DA05B3">
              <w:rPr>
                <w:sz w:val="20"/>
                <w:szCs w:val="20"/>
              </w:rPr>
              <w:t>vzdrževalnik</w:t>
            </w:r>
            <w:proofErr w:type="spellEnd"/>
            <w:r w:rsidRPr="00DA05B3">
              <w:rPr>
                <w:sz w:val="20"/>
                <w:szCs w:val="20"/>
              </w:rPr>
              <w:t xml:space="preserve"> akumulatorja 230V/24V/12V (1 kos) </w:t>
            </w:r>
            <w:r w:rsidRPr="00DA05B3">
              <w:rPr>
                <w:color w:val="auto"/>
                <w:sz w:val="20"/>
                <w:szCs w:val="20"/>
              </w:rPr>
              <w:t xml:space="preserve">vgradnega </w:t>
            </w:r>
            <w:proofErr w:type="spellStart"/>
            <w:r w:rsidRPr="00DA05B3">
              <w:rPr>
                <w:color w:val="auto"/>
                <w:sz w:val="20"/>
                <w:szCs w:val="20"/>
              </w:rPr>
              <w:t>elektroagregata</w:t>
            </w:r>
            <w:proofErr w:type="spellEnd"/>
            <w:r w:rsidRPr="00DA05B3">
              <w:rPr>
                <w:color w:val="auto"/>
                <w:sz w:val="20"/>
                <w:szCs w:val="20"/>
              </w:rPr>
              <w:t>;</w:t>
            </w:r>
          </w:p>
          <w:p w14:paraId="0455E64E" w14:textId="1568CEF1" w:rsidR="00C44E26" w:rsidRDefault="00C44E26" w:rsidP="00C44E26">
            <w:pPr>
              <w:pStyle w:val="Default"/>
              <w:numPr>
                <w:ilvl w:val="0"/>
                <w:numId w:val="14"/>
              </w:numPr>
              <w:ind w:left="228" w:hanging="228"/>
              <w:jc w:val="both"/>
              <w:rPr>
                <w:color w:val="auto"/>
                <w:sz w:val="20"/>
                <w:szCs w:val="20"/>
              </w:rPr>
            </w:pPr>
            <w:r w:rsidRPr="00DA05B3">
              <w:rPr>
                <w:color w:val="auto"/>
                <w:sz w:val="20"/>
                <w:szCs w:val="20"/>
              </w:rPr>
              <w:t xml:space="preserve">notranje vtičnice 230V za priklop </w:t>
            </w:r>
            <w:proofErr w:type="spellStart"/>
            <w:r w:rsidRPr="00DA05B3">
              <w:rPr>
                <w:color w:val="auto"/>
                <w:sz w:val="20"/>
                <w:szCs w:val="20"/>
              </w:rPr>
              <w:t>elektroagregata</w:t>
            </w:r>
            <w:proofErr w:type="spellEnd"/>
            <w:r w:rsidRPr="00DA05B3">
              <w:rPr>
                <w:color w:val="auto"/>
                <w:sz w:val="20"/>
                <w:szCs w:val="20"/>
              </w:rPr>
              <w:t xml:space="preserve"> in notranjih energetskih porabnikov (polnjenje baterij svetilk, radijskih postaj idr.) (min. 6 kosov);</w:t>
            </w:r>
          </w:p>
          <w:p w14:paraId="70D7B543" w14:textId="4DD8C2B2" w:rsidR="00076478" w:rsidRPr="004D7740" w:rsidRDefault="00076478" w:rsidP="00C44E26">
            <w:pPr>
              <w:pStyle w:val="Default"/>
              <w:numPr>
                <w:ilvl w:val="0"/>
                <w:numId w:val="14"/>
              </w:numPr>
              <w:ind w:left="228" w:hanging="228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vtičnica za priklop </w:t>
            </w:r>
            <w:proofErr w:type="spellStart"/>
            <w:r>
              <w:rPr>
                <w:color w:val="auto"/>
                <w:sz w:val="20"/>
                <w:szCs w:val="20"/>
              </w:rPr>
              <w:t>elektroagregata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s kabelskim podaljškom na </w:t>
            </w:r>
            <w:proofErr w:type="spellStart"/>
            <w:r>
              <w:rPr>
                <w:color w:val="auto"/>
                <w:sz w:val="20"/>
                <w:szCs w:val="20"/>
              </w:rPr>
              <w:t>elektroomaro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(1 kos);</w:t>
            </w:r>
          </w:p>
          <w:p w14:paraId="660CFFF6" w14:textId="44BD5A5E" w:rsidR="00C44E26" w:rsidRPr="00DA05B3" w:rsidRDefault="00C44E26" w:rsidP="00C44E26">
            <w:pPr>
              <w:pStyle w:val="Default"/>
              <w:numPr>
                <w:ilvl w:val="0"/>
                <w:numId w:val="14"/>
              </w:numPr>
              <w:ind w:left="228" w:hanging="228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DA05B3">
              <w:rPr>
                <w:color w:val="auto"/>
                <w:sz w:val="20"/>
                <w:szCs w:val="20"/>
                <w:lang w:eastAsia="sl-SI"/>
              </w:rPr>
              <w:t>prenapetostnimi odvodniki na dovodnih kablih;</w:t>
            </w:r>
          </w:p>
          <w:p w14:paraId="1BC46A2B" w14:textId="77777777" w:rsidR="00C44E26" w:rsidRPr="00DA05B3" w:rsidRDefault="00C44E26" w:rsidP="00C44E26">
            <w:pPr>
              <w:pStyle w:val="Default"/>
              <w:numPr>
                <w:ilvl w:val="0"/>
                <w:numId w:val="14"/>
              </w:numPr>
              <w:ind w:left="228" w:hanging="228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DA05B3">
              <w:rPr>
                <w:sz w:val="20"/>
                <w:szCs w:val="20"/>
                <w:lang w:eastAsia="sl-SI"/>
              </w:rPr>
              <w:t>izvedba priključkov in elektroinštalacij za razsvetljavo in ostale vgrajene električne porabnike.</w:t>
            </w:r>
          </w:p>
          <w:p w14:paraId="45BF5DEC" w14:textId="77777777" w:rsidR="00C44E26" w:rsidRPr="00DA05B3" w:rsidRDefault="00C44E26" w:rsidP="00C44E26">
            <w:pPr>
              <w:pStyle w:val="Default"/>
              <w:jc w:val="both"/>
              <w:rPr>
                <w:b/>
                <w:i/>
                <w:color w:val="auto"/>
                <w:sz w:val="20"/>
                <w:szCs w:val="20"/>
              </w:rPr>
            </w:pPr>
          </w:p>
          <w:p w14:paraId="30B99C33" w14:textId="77777777" w:rsidR="00C44E26" w:rsidRPr="00DA05B3" w:rsidRDefault="00C44E26" w:rsidP="00C44E26">
            <w:pPr>
              <w:pStyle w:val="Default"/>
              <w:jc w:val="both"/>
              <w:rPr>
                <w:i/>
                <w:color w:val="auto"/>
                <w:sz w:val="20"/>
                <w:szCs w:val="20"/>
                <w:u w:val="single"/>
              </w:rPr>
            </w:pPr>
            <w:r w:rsidRPr="00DA05B3">
              <w:rPr>
                <w:i/>
                <w:color w:val="auto"/>
                <w:sz w:val="20"/>
                <w:szCs w:val="20"/>
                <w:u w:val="single"/>
              </w:rPr>
              <w:t>Vtičnice v spodjem delu PMN</w:t>
            </w:r>
          </w:p>
          <w:p w14:paraId="0862542F" w14:textId="346CD73A" w:rsidR="00C44E26" w:rsidRPr="007925F1" w:rsidRDefault="00C44E26" w:rsidP="00C44E26">
            <w:pPr>
              <w:pStyle w:val="Default"/>
              <w:numPr>
                <w:ilvl w:val="0"/>
                <w:numId w:val="14"/>
              </w:numPr>
              <w:ind w:left="228" w:hanging="228"/>
              <w:jc w:val="both"/>
              <w:rPr>
                <w:color w:val="auto"/>
                <w:sz w:val="20"/>
                <w:szCs w:val="20"/>
              </w:rPr>
            </w:pPr>
            <w:r w:rsidRPr="007925F1">
              <w:rPr>
                <w:color w:val="auto"/>
                <w:sz w:val="20"/>
                <w:szCs w:val="20"/>
                <w:lang w:eastAsia="sl-SI"/>
              </w:rPr>
              <w:t xml:space="preserve">zunanja vtičnica (desna) -  </w:t>
            </w:r>
            <w:r w:rsidRPr="007925F1">
              <w:rPr>
                <w:sz w:val="20"/>
                <w:szCs w:val="20"/>
                <w:lang w:eastAsia="sl-SI"/>
              </w:rPr>
              <w:t xml:space="preserve">izhod 230V, za zunanje napajanje; </w:t>
            </w:r>
            <w:r w:rsidRPr="007925F1">
              <w:rPr>
                <w:color w:val="auto"/>
                <w:sz w:val="20"/>
                <w:szCs w:val="20"/>
                <w:lang w:eastAsia="sl-SI"/>
              </w:rPr>
              <w:t>16A</w:t>
            </w:r>
            <w:r w:rsidRPr="007925F1">
              <w:rPr>
                <w:sz w:val="20"/>
                <w:szCs w:val="20"/>
                <w:lang w:eastAsia="sl-SI"/>
              </w:rPr>
              <w:t xml:space="preserve"> za zunanji priključek ICE 60309, 2p+E, s pokrovom (</w:t>
            </w:r>
            <w:r w:rsidRPr="00076478">
              <w:rPr>
                <w:color w:val="auto"/>
                <w:sz w:val="20"/>
                <w:szCs w:val="20"/>
                <w:lang w:eastAsia="sl-SI"/>
              </w:rPr>
              <w:t xml:space="preserve">2 </w:t>
            </w:r>
            <w:r w:rsidRPr="007925F1">
              <w:rPr>
                <w:sz w:val="20"/>
                <w:szCs w:val="20"/>
                <w:lang w:eastAsia="sl-SI"/>
              </w:rPr>
              <w:t>kosa);</w:t>
            </w:r>
          </w:p>
          <w:p w14:paraId="2190EEEB" w14:textId="3BCA54AB" w:rsidR="00C44E26" w:rsidRPr="00DA05B3" w:rsidRDefault="00C44E26" w:rsidP="00C44E26">
            <w:pPr>
              <w:pStyle w:val="Default"/>
              <w:numPr>
                <w:ilvl w:val="0"/>
                <w:numId w:val="14"/>
              </w:numPr>
              <w:ind w:left="228" w:hanging="228"/>
              <w:jc w:val="both"/>
              <w:rPr>
                <w:color w:val="auto"/>
                <w:sz w:val="20"/>
                <w:szCs w:val="20"/>
              </w:rPr>
            </w:pPr>
            <w:r w:rsidRPr="00DA05B3">
              <w:rPr>
                <w:color w:val="auto"/>
                <w:sz w:val="20"/>
                <w:szCs w:val="20"/>
                <w:lang w:eastAsia="sl-SI"/>
              </w:rPr>
              <w:t xml:space="preserve">zunanja vtičnica (leva) -  </w:t>
            </w:r>
            <w:r w:rsidRPr="00DA05B3">
              <w:rPr>
                <w:sz w:val="20"/>
                <w:szCs w:val="20"/>
                <w:lang w:eastAsia="sl-SI"/>
              </w:rPr>
              <w:t xml:space="preserve">za zunanje napajanje </w:t>
            </w:r>
            <w:proofErr w:type="spellStart"/>
            <w:r>
              <w:rPr>
                <w:sz w:val="20"/>
                <w:szCs w:val="20"/>
                <w:lang w:eastAsia="sl-SI"/>
              </w:rPr>
              <w:t>vzdrževalnika</w:t>
            </w:r>
            <w:proofErr w:type="spellEnd"/>
            <w:r>
              <w:rPr>
                <w:sz w:val="20"/>
                <w:szCs w:val="20"/>
                <w:lang w:eastAsia="sl-SI"/>
              </w:rPr>
              <w:t xml:space="preserve"> </w:t>
            </w:r>
            <w:r w:rsidRPr="00DA05B3">
              <w:rPr>
                <w:sz w:val="20"/>
                <w:szCs w:val="20"/>
                <w:lang w:eastAsia="sl-SI"/>
              </w:rPr>
              <w:t xml:space="preserve">akumulatorja </w:t>
            </w:r>
            <w:proofErr w:type="spellStart"/>
            <w:r w:rsidRPr="00DA05B3">
              <w:rPr>
                <w:sz w:val="20"/>
                <w:szCs w:val="20"/>
                <w:lang w:eastAsia="sl-SI"/>
              </w:rPr>
              <w:t>elektroagregata</w:t>
            </w:r>
            <w:proofErr w:type="spellEnd"/>
            <w:r w:rsidRPr="00DA05B3">
              <w:rPr>
                <w:sz w:val="20"/>
                <w:szCs w:val="20"/>
                <w:lang w:eastAsia="sl-SI"/>
              </w:rPr>
              <w:t xml:space="preserve">; </w:t>
            </w:r>
            <w:r>
              <w:rPr>
                <w:sz w:val="20"/>
                <w:szCs w:val="20"/>
                <w:lang w:eastAsia="sl-SI"/>
              </w:rPr>
              <w:t>24V/</w:t>
            </w:r>
            <w:r w:rsidRPr="00DA05B3">
              <w:rPr>
                <w:color w:val="auto"/>
                <w:sz w:val="20"/>
                <w:szCs w:val="20"/>
                <w:lang w:eastAsia="sl-SI"/>
              </w:rPr>
              <w:t xml:space="preserve">12V </w:t>
            </w:r>
            <w:r w:rsidRPr="00DA05B3">
              <w:rPr>
                <w:sz w:val="20"/>
                <w:szCs w:val="20"/>
                <w:lang w:eastAsia="sl-SI"/>
              </w:rPr>
              <w:t>(1 kos)</w:t>
            </w:r>
            <w:r>
              <w:rPr>
                <w:sz w:val="20"/>
                <w:szCs w:val="20"/>
                <w:lang w:eastAsia="sl-SI"/>
              </w:rPr>
              <w:t>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1929651666"/>
            <w:placeholder>
              <w:docPart w:val="B97CAC7B3ECF4C36BC5323F51D7ABDA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502A6FFB" w14:textId="446CCF60" w:rsidR="00C44E26" w:rsidRDefault="00C44E26" w:rsidP="00C44E26">
                <w:pPr>
                  <w:spacing w:line="240" w:lineRule="auto"/>
                  <w:rPr>
                    <w:rFonts w:eastAsia="Calibri" w:cs="Times New Roman"/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780768595"/>
            <w:placeholder>
              <w:docPart w:val="DAF6F217AC2D48EBA435D7A496169CC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0716DC62" w14:textId="7CA1E6A4" w:rsidR="00C44E26" w:rsidRDefault="00C44E26" w:rsidP="00C44E26">
                <w:pPr>
                  <w:spacing w:line="240" w:lineRule="auto"/>
                  <w:ind w:left="63"/>
                  <w:rPr>
                    <w:rFonts w:eastAsia="Calibri" w:cs="Times New Roman"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76822D4D" w14:textId="77777777" w:rsidTr="00B55C16">
        <w:trPr>
          <w:trHeight w:val="276"/>
        </w:trPr>
        <w:tc>
          <w:tcPr>
            <w:tcW w:w="988" w:type="dxa"/>
            <w:shd w:val="clear" w:color="auto" w:fill="FFFFFF"/>
            <w:vAlign w:val="center"/>
          </w:tcPr>
          <w:p w14:paraId="6EE838F0" w14:textId="77777777" w:rsidR="00C44E26" w:rsidRPr="00654247" w:rsidRDefault="00C44E26" w:rsidP="00C44E26">
            <w:pPr>
              <w:numPr>
                <w:ilvl w:val="0"/>
                <w:numId w:val="18"/>
              </w:numPr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5DDD5349" w14:textId="3BC1C706" w:rsidR="00C44E26" w:rsidRPr="00093796" w:rsidRDefault="00C44E26" w:rsidP="00C44E26">
            <w:pPr>
              <w:autoSpaceDE w:val="0"/>
              <w:autoSpaceDN w:val="0"/>
              <w:adjustRightInd w:val="0"/>
              <w:spacing w:before="120"/>
              <w:jc w:val="both"/>
              <w:rPr>
                <w:i/>
                <w:color w:val="000000"/>
                <w:szCs w:val="20"/>
                <w:u w:val="single"/>
              </w:rPr>
            </w:pPr>
            <w:r>
              <w:rPr>
                <w:b/>
                <w:i/>
                <w:szCs w:val="20"/>
                <w:u w:val="single"/>
              </w:rPr>
              <w:t>O</w:t>
            </w:r>
            <w:r w:rsidRPr="00093796">
              <w:rPr>
                <w:b/>
                <w:i/>
                <w:szCs w:val="20"/>
                <w:u w:val="single"/>
              </w:rPr>
              <w:t>svetlitev KMN:</w:t>
            </w:r>
          </w:p>
          <w:p w14:paraId="11B2E529" w14:textId="3E8FBF6F" w:rsidR="00C44E26" w:rsidRPr="00A1500A" w:rsidRDefault="00C44E26" w:rsidP="00C44E26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Cs w:val="20"/>
                <w:u w:val="single"/>
              </w:rPr>
            </w:pPr>
            <w:r w:rsidRPr="00654247">
              <w:rPr>
                <w:i/>
                <w:color w:val="000000"/>
                <w:szCs w:val="20"/>
                <w:u w:val="single"/>
              </w:rPr>
              <w:t>Notranja osvetlitev K</w:t>
            </w:r>
            <w:r>
              <w:rPr>
                <w:i/>
                <w:color w:val="000000"/>
                <w:szCs w:val="20"/>
                <w:u w:val="single"/>
              </w:rPr>
              <w:t>MN</w:t>
            </w:r>
            <w:r w:rsidRPr="00654247">
              <w:rPr>
                <w:i/>
                <w:color w:val="000000"/>
                <w:szCs w:val="20"/>
                <w:u w:val="single"/>
              </w:rPr>
              <w:t>:</w:t>
            </w:r>
          </w:p>
          <w:p w14:paraId="02211894" w14:textId="3A3B582F" w:rsidR="00C44E26" w:rsidRPr="00654247" w:rsidRDefault="00C44E26" w:rsidP="00C44E26">
            <w:pPr>
              <w:pStyle w:val="Odstavekseznama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228" w:hanging="22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4247">
              <w:rPr>
                <w:rFonts w:ascii="Arial" w:hAnsi="Arial" w:cs="Arial"/>
                <w:color w:val="000000"/>
                <w:sz w:val="20"/>
                <w:szCs w:val="20"/>
              </w:rPr>
              <w:t xml:space="preserve">vsak prostor za opremo v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KMN</w:t>
            </w:r>
            <w:r w:rsidRPr="00654247">
              <w:rPr>
                <w:rFonts w:ascii="Arial" w:hAnsi="Arial" w:cs="Arial"/>
                <w:color w:val="000000"/>
                <w:sz w:val="20"/>
                <w:szCs w:val="20"/>
              </w:rPr>
              <w:t xml:space="preserve"> mora imeti vgrajeno svojo LED luč primerne svetilnosti, ki služi za osvetlitev prostora za opremo,</w:t>
            </w:r>
            <w:r w:rsidRPr="00654247">
              <w:rPr>
                <w:rFonts w:ascii="Arial" w:hAnsi="Arial" w:cs="Arial"/>
                <w:sz w:val="20"/>
                <w:szCs w:val="20"/>
              </w:rPr>
              <w:t xml:space="preserve"> v razredu energijske učinkovitosti B oz. skupnem omrežnem izkoristku</w:t>
            </w:r>
            <w:r w:rsidRPr="0065424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185 ≤ TM &lt; 210</w:t>
            </w:r>
            <w:r w:rsidRPr="00654247">
              <w:rPr>
                <w:rFonts w:ascii="Arial" w:hAnsi="Arial" w:cs="Arial"/>
                <w:color w:val="000000"/>
                <w:sz w:val="20"/>
                <w:szCs w:val="20"/>
              </w:rPr>
              <w:t>;</w:t>
            </w:r>
          </w:p>
          <w:p w14:paraId="4AB89CFD" w14:textId="716B638C" w:rsidR="00C44E26" w:rsidRPr="00654247" w:rsidRDefault="00C44E26" w:rsidP="00C44E26">
            <w:pPr>
              <w:pStyle w:val="Odstavekseznama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228" w:hanging="22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4247">
              <w:rPr>
                <w:rFonts w:ascii="Arial" w:hAnsi="Arial" w:cs="Arial"/>
                <w:sz w:val="20"/>
                <w:szCs w:val="20"/>
              </w:rPr>
              <w:t xml:space="preserve">LED luči na se napajajo iz stacionarnega omrežja ali vgrajenega </w:t>
            </w:r>
            <w:proofErr w:type="spellStart"/>
            <w:r w:rsidRPr="00654247">
              <w:rPr>
                <w:rFonts w:ascii="Arial" w:hAnsi="Arial" w:cs="Arial"/>
                <w:sz w:val="20"/>
                <w:szCs w:val="20"/>
              </w:rPr>
              <w:t>elektroagregata</w:t>
            </w:r>
            <w:proofErr w:type="spellEnd"/>
            <w:r w:rsidRPr="00654247">
              <w:rPr>
                <w:rFonts w:ascii="Arial" w:hAnsi="Arial" w:cs="Arial"/>
                <w:sz w:val="20"/>
                <w:szCs w:val="20"/>
              </w:rPr>
              <w:t xml:space="preserve">, preko napetostnega pretvornika v 24V izvedbi; </w:t>
            </w:r>
          </w:p>
          <w:p w14:paraId="276B6ABC" w14:textId="0299C5F0" w:rsidR="00C44E26" w:rsidRPr="00654247" w:rsidRDefault="00C44E26" w:rsidP="00C44E26">
            <w:pPr>
              <w:pStyle w:val="Odstavekseznama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228" w:hanging="22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4247">
              <w:rPr>
                <w:rFonts w:ascii="Arial" w:hAnsi="Arial" w:cs="Arial"/>
                <w:color w:val="000000"/>
                <w:sz w:val="20"/>
                <w:szCs w:val="20"/>
              </w:rPr>
              <w:t>vklop LED luči mora biti izveden avtomatsko z odpiranjem lamelne AL rolete in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dodatno</w:t>
            </w:r>
            <w:r w:rsidRPr="0065424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654247">
              <w:rPr>
                <w:rFonts w:ascii="Arial" w:hAnsi="Arial" w:cs="Arial"/>
                <w:sz w:val="20"/>
                <w:szCs w:val="20"/>
              </w:rPr>
              <w:t xml:space="preserve">s pomočjo stikal nameščenih v nadzorni </w:t>
            </w:r>
            <w:proofErr w:type="spellStart"/>
            <w:r w:rsidRPr="00654247">
              <w:rPr>
                <w:rFonts w:ascii="Arial" w:hAnsi="Arial" w:cs="Arial"/>
                <w:sz w:val="20"/>
                <w:szCs w:val="20"/>
              </w:rPr>
              <w:t>elektroomari</w:t>
            </w:r>
            <w:proofErr w:type="spellEnd"/>
            <w:r w:rsidRPr="00654247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EEA6A17" w14:textId="36BE6E3C" w:rsidR="00C44E26" w:rsidRPr="00654247" w:rsidRDefault="00C44E26" w:rsidP="00C44E26">
            <w:pPr>
              <w:pStyle w:val="Odstavekseznama"/>
              <w:numPr>
                <w:ilvl w:val="0"/>
                <w:numId w:val="13"/>
              </w:numPr>
              <w:ind w:left="228" w:hanging="2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247">
              <w:rPr>
                <w:rFonts w:ascii="Arial" w:hAnsi="Arial" w:cs="Arial"/>
                <w:sz w:val="20"/>
                <w:szCs w:val="20"/>
              </w:rPr>
              <w:t>izvesti vgradnjo svetlobnih teles ter potrebnih elektroinštalacij.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583523259"/>
            <w:placeholder>
              <w:docPart w:val="ECD2C2721A1643B389E8E8BDEFD317C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61F4CC3F" w14:textId="40C6B802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925191804"/>
            <w:placeholder>
              <w:docPart w:val="66C2763F9B6748A3851DAB0552BB337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196C9AFA" w14:textId="500DFF46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3BEBE970" w14:textId="77777777" w:rsidTr="00B55C16">
        <w:trPr>
          <w:trHeight w:val="276"/>
        </w:trPr>
        <w:tc>
          <w:tcPr>
            <w:tcW w:w="988" w:type="dxa"/>
            <w:shd w:val="clear" w:color="auto" w:fill="FFFFFF"/>
            <w:vAlign w:val="center"/>
          </w:tcPr>
          <w:p w14:paraId="7B10E3EC" w14:textId="77777777" w:rsidR="00C44E26" w:rsidRPr="00654247" w:rsidRDefault="00C44E26" w:rsidP="00C44E26">
            <w:pPr>
              <w:numPr>
                <w:ilvl w:val="0"/>
                <w:numId w:val="18"/>
              </w:numPr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5204C5CD" w14:textId="7D2164DE" w:rsidR="00C44E26" w:rsidRPr="00654247" w:rsidRDefault="00C44E26" w:rsidP="00C44E26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Cs w:val="20"/>
                <w:u w:val="single"/>
              </w:rPr>
            </w:pPr>
            <w:r w:rsidRPr="00654247">
              <w:rPr>
                <w:i/>
                <w:color w:val="000000"/>
                <w:szCs w:val="20"/>
                <w:u w:val="single"/>
              </w:rPr>
              <w:t>Zunanja osvetlitev K</w:t>
            </w:r>
            <w:r>
              <w:rPr>
                <w:i/>
                <w:color w:val="000000"/>
                <w:szCs w:val="20"/>
                <w:u w:val="single"/>
              </w:rPr>
              <w:t>MN za osvetljevanje okolice</w:t>
            </w:r>
            <w:r w:rsidRPr="00654247">
              <w:rPr>
                <w:i/>
                <w:color w:val="000000"/>
                <w:szCs w:val="20"/>
                <w:u w:val="single"/>
              </w:rPr>
              <w:t>:</w:t>
            </w:r>
          </w:p>
          <w:p w14:paraId="1C252710" w14:textId="1E0CBD95" w:rsidR="00C44E26" w:rsidRPr="00654247" w:rsidRDefault="00C44E26" w:rsidP="00C44E26">
            <w:pPr>
              <w:pStyle w:val="Odstavekseznama"/>
              <w:numPr>
                <w:ilvl w:val="0"/>
                <w:numId w:val="12"/>
              </w:numPr>
              <w:ind w:left="228" w:hanging="2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247">
              <w:rPr>
                <w:rFonts w:ascii="Arial" w:hAnsi="Arial" w:cs="Arial"/>
                <w:sz w:val="20"/>
                <w:szCs w:val="20"/>
              </w:rPr>
              <w:t xml:space="preserve">v zgornji rob </w:t>
            </w:r>
            <w:r>
              <w:rPr>
                <w:rFonts w:ascii="Arial" w:hAnsi="Arial" w:cs="Arial"/>
                <w:sz w:val="20"/>
                <w:szCs w:val="20"/>
              </w:rPr>
              <w:t>KMN</w:t>
            </w:r>
            <w:r w:rsidRPr="00654247">
              <w:rPr>
                <w:rFonts w:ascii="Arial" w:hAnsi="Arial" w:cs="Arial"/>
                <w:sz w:val="20"/>
                <w:szCs w:val="20"/>
              </w:rPr>
              <w:t xml:space="preserve"> mora biti nameščenih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76478">
              <w:rPr>
                <w:rFonts w:ascii="Arial" w:hAnsi="Arial" w:cs="Arial"/>
                <w:sz w:val="20"/>
                <w:szCs w:val="20"/>
              </w:rPr>
              <w:t xml:space="preserve">10 </w:t>
            </w:r>
            <w:r w:rsidRPr="00654247">
              <w:rPr>
                <w:rFonts w:ascii="Arial" w:hAnsi="Arial" w:cs="Arial"/>
                <w:sz w:val="20"/>
                <w:szCs w:val="20"/>
              </w:rPr>
              <w:t xml:space="preserve">kosov zunanjih LED luči (3 x  levo in 3 x D in  2 x spredaj in 2 x zadaj), ki morajo biti zaščitene proti mehanskim vplivom in služijo za enakomerno zunanjo osvetlitev </w:t>
            </w:r>
            <w:r>
              <w:rPr>
                <w:rFonts w:ascii="Arial" w:hAnsi="Arial" w:cs="Arial"/>
                <w:sz w:val="20"/>
                <w:szCs w:val="20"/>
              </w:rPr>
              <w:t>KMN</w:t>
            </w:r>
            <w:r w:rsidRPr="00654247">
              <w:rPr>
                <w:rFonts w:ascii="Arial" w:hAnsi="Arial" w:cs="Arial"/>
                <w:sz w:val="20"/>
                <w:szCs w:val="20"/>
              </w:rPr>
              <w:t>, IP65, v razredu energijske učinkovitosti B oz. skupnem omrežnem izkoristku</w:t>
            </w:r>
            <w:r w:rsidRPr="0065424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185 ≤ TM &lt; 210</w:t>
            </w:r>
            <w:r w:rsidRPr="00654247">
              <w:rPr>
                <w:rFonts w:ascii="Arial" w:hAnsi="Arial" w:cs="Arial"/>
                <w:color w:val="000000"/>
                <w:sz w:val="20"/>
                <w:szCs w:val="20"/>
              </w:rPr>
              <w:t>;</w:t>
            </w:r>
          </w:p>
          <w:p w14:paraId="58583F44" w14:textId="0241CDB6" w:rsidR="00C44E26" w:rsidRPr="0017649F" w:rsidRDefault="00C44E26" w:rsidP="00C44E26">
            <w:pPr>
              <w:pStyle w:val="Odstavekseznama"/>
              <w:numPr>
                <w:ilvl w:val="0"/>
                <w:numId w:val="12"/>
              </w:numPr>
              <w:ind w:left="228" w:hanging="2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49F">
              <w:rPr>
                <w:rFonts w:ascii="Arial" w:hAnsi="Arial" w:cs="Arial"/>
                <w:sz w:val="20"/>
                <w:szCs w:val="20"/>
              </w:rPr>
              <w:lastRenderedPageBreak/>
              <w:t xml:space="preserve">na vseh kotnih robovih (spredaj in zadaj) na zgornji strani robu KMN so nameščene </w:t>
            </w:r>
            <w:r>
              <w:rPr>
                <w:rFonts w:ascii="Arial" w:hAnsi="Arial" w:cs="Arial"/>
                <w:sz w:val="20"/>
                <w:szCs w:val="20"/>
              </w:rPr>
              <w:t xml:space="preserve">utripajoče </w:t>
            </w:r>
            <w:r w:rsidRPr="0017649F">
              <w:rPr>
                <w:rFonts w:ascii="Arial" w:hAnsi="Arial" w:cs="Arial"/>
                <w:sz w:val="20"/>
                <w:szCs w:val="20"/>
              </w:rPr>
              <w:t>modre LED luči (2 x spredaj, 2 x zadaj);</w:t>
            </w:r>
          </w:p>
          <w:p w14:paraId="4C800538" w14:textId="4139DA90" w:rsidR="00C44E26" w:rsidRPr="00654247" w:rsidRDefault="00C44E26" w:rsidP="00C44E26">
            <w:pPr>
              <w:pStyle w:val="Odstavekseznama"/>
              <w:numPr>
                <w:ilvl w:val="0"/>
                <w:numId w:val="12"/>
              </w:numPr>
              <w:ind w:left="228" w:hanging="2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247">
              <w:rPr>
                <w:rFonts w:ascii="Arial" w:hAnsi="Arial" w:cs="Arial"/>
                <w:sz w:val="20"/>
                <w:szCs w:val="20"/>
              </w:rPr>
              <w:t xml:space="preserve">LED luči na se napajajo iz stacionarnega omrežja ali vgrajenega </w:t>
            </w:r>
            <w:proofErr w:type="spellStart"/>
            <w:r w:rsidRPr="00654247">
              <w:rPr>
                <w:rFonts w:ascii="Arial" w:hAnsi="Arial" w:cs="Arial"/>
                <w:sz w:val="20"/>
                <w:szCs w:val="20"/>
              </w:rPr>
              <w:t>elektroagregata</w:t>
            </w:r>
            <w:proofErr w:type="spellEnd"/>
            <w:r w:rsidRPr="00654247">
              <w:rPr>
                <w:rFonts w:ascii="Arial" w:hAnsi="Arial" w:cs="Arial"/>
                <w:sz w:val="20"/>
                <w:szCs w:val="20"/>
              </w:rPr>
              <w:t xml:space="preserve">, preko napetostnega pretvornika v 24V izvedbi in upravljajo s pomočjo stikal v nadzorni </w:t>
            </w:r>
            <w:proofErr w:type="spellStart"/>
            <w:r w:rsidRPr="00654247">
              <w:rPr>
                <w:rFonts w:ascii="Arial" w:hAnsi="Arial" w:cs="Arial"/>
                <w:sz w:val="20"/>
                <w:szCs w:val="20"/>
              </w:rPr>
              <w:t>elektroomari</w:t>
            </w:r>
            <w:proofErr w:type="spellEnd"/>
            <w:r w:rsidRPr="00654247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A960282" w14:textId="69D1D22C" w:rsidR="00C44E26" w:rsidRPr="0017649F" w:rsidRDefault="00C44E26" w:rsidP="00C44E26">
            <w:pPr>
              <w:pStyle w:val="Odstavekseznama"/>
              <w:numPr>
                <w:ilvl w:val="0"/>
                <w:numId w:val="12"/>
              </w:numPr>
              <w:ind w:left="228" w:hanging="2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247">
              <w:rPr>
                <w:rFonts w:ascii="Arial" w:hAnsi="Arial" w:cs="Arial"/>
                <w:sz w:val="20"/>
                <w:szCs w:val="20"/>
              </w:rPr>
              <w:t>izvesti vgradnjo svetlobnih teles ter potrebnih elektroinštalacij.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1308352946"/>
            <w:placeholder>
              <w:docPart w:val="4ADD22FB38C742CD96F29D853FCF3ED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77EB18F4" w14:textId="19F88B4F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603257642"/>
            <w:placeholder>
              <w:docPart w:val="7A74FFFAED4948F9B009FC0AABCEAB6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768087F0" w14:textId="4AE92A9B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1C29EBDB" w14:textId="77777777" w:rsidTr="00B55C16">
        <w:trPr>
          <w:trHeight w:val="276"/>
        </w:trPr>
        <w:tc>
          <w:tcPr>
            <w:tcW w:w="988" w:type="dxa"/>
            <w:shd w:val="clear" w:color="auto" w:fill="FFFFFF"/>
            <w:vAlign w:val="center"/>
          </w:tcPr>
          <w:p w14:paraId="64675337" w14:textId="77777777" w:rsidR="00C44E26" w:rsidRPr="00654247" w:rsidRDefault="00C44E26" w:rsidP="00C44E26">
            <w:pPr>
              <w:numPr>
                <w:ilvl w:val="0"/>
                <w:numId w:val="18"/>
              </w:numPr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6AF0438A" w14:textId="77777777" w:rsidR="00C44E26" w:rsidRPr="00654247" w:rsidRDefault="00C44E26" w:rsidP="00C44E26">
            <w:pPr>
              <w:jc w:val="both"/>
              <w:rPr>
                <w:i/>
                <w:szCs w:val="20"/>
                <w:u w:val="single"/>
              </w:rPr>
            </w:pPr>
            <w:r w:rsidRPr="00654247">
              <w:rPr>
                <w:i/>
                <w:szCs w:val="20"/>
                <w:u w:val="single"/>
              </w:rPr>
              <w:t>Pnevmatski dvižni svetlobni stolp (ročni na tlačilko):</w:t>
            </w:r>
          </w:p>
          <w:p w14:paraId="1E5BE7D1" w14:textId="58893F5B" w:rsidR="00C44E26" w:rsidRPr="00654247" w:rsidRDefault="00C44E26" w:rsidP="00C44E26">
            <w:pPr>
              <w:pStyle w:val="Odstavekseznama"/>
              <w:numPr>
                <w:ilvl w:val="0"/>
                <w:numId w:val="9"/>
              </w:numPr>
              <w:ind w:left="228" w:hanging="2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247">
              <w:rPr>
                <w:rFonts w:ascii="Arial" w:hAnsi="Arial" w:cs="Arial"/>
                <w:sz w:val="20"/>
                <w:szCs w:val="20"/>
              </w:rPr>
              <w:t xml:space="preserve">na prednji steni </w:t>
            </w:r>
            <w:r>
              <w:rPr>
                <w:rFonts w:ascii="Arial" w:hAnsi="Arial" w:cs="Arial"/>
                <w:sz w:val="20"/>
                <w:szCs w:val="20"/>
              </w:rPr>
              <w:t>KMN</w:t>
            </w:r>
            <w:r w:rsidRPr="0065424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(levo) </w:t>
            </w:r>
            <w:r w:rsidRPr="00654247">
              <w:rPr>
                <w:rFonts w:ascii="Arial" w:hAnsi="Arial" w:cs="Arial"/>
                <w:sz w:val="20"/>
                <w:szCs w:val="20"/>
              </w:rPr>
              <w:t>je vgrajen pnevmatski dvižni svetlobni stolp (min. višine 2</w:t>
            </w:r>
            <w:r>
              <w:rPr>
                <w:rFonts w:ascii="Arial" w:hAnsi="Arial" w:cs="Arial"/>
                <w:sz w:val="20"/>
                <w:szCs w:val="20"/>
              </w:rPr>
              <w:t>.000</w:t>
            </w:r>
            <w:r w:rsidRPr="00654247">
              <w:rPr>
                <w:rFonts w:ascii="Arial" w:hAnsi="Arial" w:cs="Arial"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654247">
              <w:rPr>
                <w:rFonts w:ascii="Arial" w:hAnsi="Arial" w:cs="Arial"/>
                <w:sz w:val="20"/>
                <w:szCs w:val="20"/>
              </w:rPr>
              <w:t xml:space="preserve">, merjeno od zgornjega roba </w:t>
            </w:r>
            <w:r>
              <w:rPr>
                <w:rFonts w:ascii="Arial" w:hAnsi="Arial" w:cs="Arial"/>
                <w:sz w:val="20"/>
                <w:szCs w:val="20"/>
              </w:rPr>
              <w:t>KMN</w:t>
            </w:r>
            <w:r w:rsidRPr="00654247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z dvigovanjem preko ročne pnevmatske črpalke</w:t>
            </w:r>
            <w:r w:rsidRPr="00654247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z možnostjo ročnega obračanja 360º;</w:t>
            </w:r>
            <w:r w:rsidRPr="00654247">
              <w:rPr>
                <w:rFonts w:ascii="Arial" w:hAnsi="Arial" w:cs="Arial"/>
                <w:sz w:val="20"/>
                <w:szCs w:val="20"/>
              </w:rPr>
              <w:t xml:space="preserve"> z 2 kosoma svetlobnih LED reflektorjev, min. moči 100 W, min. svetilnosti 1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654247">
              <w:rPr>
                <w:rFonts w:ascii="Arial" w:hAnsi="Arial" w:cs="Arial"/>
                <w:sz w:val="20"/>
                <w:szCs w:val="20"/>
              </w:rPr>
              <w:t xml:space="preserve">.000 </w:t>
            </w:r>
            <w:proofErr w:type="spellStart"/>
            <w:r w:rsidRPr="00654247">
              <w:rPr>
                <w:rFonts w:ascii="Arial" w:hAnsi="Arial" w:cs="Arial"/>
                <w:sz w:val="20"/>
                <w:szCs w:val="20"/>
              </w:rPr>
              <w:t>lm</w:t>
            </w:r>
            <w:proofErr w:type="spellEnd"/>
            <w:r w:rsidRPr="00654247">
              <w:rPr>
                <w:rFonts w:ascii="Arial" w:hAnsi="Arial" w:cs="Arial"/>
                <w:sz w:val="20"/>
                <w:szCs w:val="20"/>
              </w:rPr>
              <w:t xml:space="preserve"> po posamezne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654247">
              <w:rPr>
                <w:rFonts w:ascii="Arial" w:hAnsi="Arial" w:cs="Arial"/>
                <w:sz w:val="20"/>
                <w:szCs w:val="20"/>
              </w:rPr>
              <w:t xml:space="preserve"> reflektorju,  zaščitena proti vremenskim in mehanskim vplivom, min. IP 6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654247">
              <w:rPr>
                <w:rFonts w:ascii="Arial" w:hAnsi="Arial" w:cs="Arial"/>
                <w:sz w:val="20"/>
                <w:szCs w:val="20"/>
              </w:rPr>
              <w:t>,  v razredu energijske učinkovitosti B oz. skupnem omrežnem izkoristku</w:t>
            </w:r>
            <w:r w:rsidRPr="0065424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185 ≤ TM &lt; 210</w:t>
            </w:r>
            <w:r w:rsidRPr="00654247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654247">
              <w:rPr>
                <w:rFonts w:ascii="Arial" w:hAnsi="Arial" w:cs="Arial"/>
                <w:sz w:val="20"/>
                <w:szCs w:val="20"/>
              </w:rPr>
              <w:t>zaščita svetlobnih LED reflektorjev s snemljivo ponjavo (gumirano platno), barva modra RAL 5017 ali podobna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4ECBF8D" w14:textId="1C6D34C0" w:rsidR="00C44E26" w:rsidRDefault="00C44E26" w:rsidP="00C44E26">
            <w:pPr>
              <w:numPr>
                <w:ilvl w:val="0"/>
                <w:numId w:val="9"/>
              </w:numPr>
              <w:spacing w:line="240" w:lineRule="auto"/>
              <w:ind w:left="228" w:hanging="228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 xml:space="preserve">LED luči na pnevmatskem dvižnem stolpu se napajajo iz stacionarnega omrežja ali vgrajenega </w:t>
            </w:r>
            <w:proofErr w:type="spellStart"/>
            <w:r w:rsidRPr="00654247">
              <w:rPr>
                <w:szCs w:val="20"/>
              </w:rPr>
              <w:t>elektroagregata</w:t>
            </w:r>
            <w:proofErr w:type="spellEnd"/>
            <w:r w:rsidRPr="00654247">
              <w:rPr>
                <w:szCs w:val="20"/>
              </w:rPr>
              <w:t xml:space="preserve"> v 230V izvedbi ali preko napetostnega pretvornika v 24V izvedbi in upravljajo preko stikal komandne </w:t>
            </w:r>
            <w:proofErr w:type="spellStart"/>
            <w:r w:rsidRPr="00654247">
              <w:rPr>
                <w:szCs w:val="20"/>
              </w:rPr>
              <w:t>elektroomare</w:t>
            </w:r>
            <w:proofErr w:type="spellEnd"/>
            <w:r w:rsidRPr="00654247">
              <w:rPr>
                <w:szCs w:val="20"/>
              </w:rPr>
              <w:t xml:space="preserve"> K</w:t>
            </w:r>
            <w:r>
              <w:rPr>
                <w:szCs w:val="20"/>
              </w:rPr>
              <w:t>MN;</w:t>
            </w:r>
          </w:p>
          <w:p w14:paraId="46D8F8F1" w14:textId="2327FCDE" w:rsidR="00C44E26" w:rsidRPr="00654247" w:rsidRDefault="00C44E26" w:rsidP="00C44E26">
            <w:pPr>
              <w:numPr>
                <w:ilvl w:val="0"/>
                <w:numId w:val="9"/>
              </w:numPr>
              <w:spacing w:line="240" w:lineRule="auto"/>
              <w:ind w:left="228" w:hanging="228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>izvesti vgradnjo pnevmatsk</w:t>
            </w:r>
            <w:r>
              <w:rPr>
                <w:szCs w:val="20"/>
              </w:rPr>
              <w:t>ega</w:t>
            </w:r>
            <w:r w:rsidRPr="00654247">
              <w:rPr>
                <w:szCs w:val="20"/>
              </w:rPr>
              <w:t xml:space="preserve"> dvižn</w:t>
            </w:r>
            <w:r>
              <w:rPr>
                <w:szCs w:val="20"/>
              </w:rPr>
              <w:t>ega</w:t>
            </w:r>
            <w:r w:rsidRPr="00654247">
              <w:rPr>
                <w:szCs w:val="20"/>
              </w:rPr>
              <w:t xml:space="preserve"> svetlobn</w:t>
            </w:r>
            <w:r>
              <w:rPr>
                <w:szCs w:val="20"/>
              </w:rPr>
              <w:t>ega</w:t>
            </w:r>
            <w:r w:rsidRPr="00654247">
              <w:rPr>
                <w:szCs w:val="20"/>
              </w:rPr>
              <w:t xml:space="preserve"> stolp</w:t>
            </w:r>
            <w:r>
              <w:rPr>
                <w:szCs w:val="20"/>
              </w:rPr>
              <w:t>a</w:t>
            </w:r>
            <w:r w:rsidRPr="00654247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in </w:t>
            </w:r>
            <w:r w:rsidRPr="00654247">
              <w:rPr>
                <w:szCs w:val="20"/>
              </w:rPr>
              <w:t>svetlobnih teles ter potrebnih elektroinštalacij.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497417216"/>
            <w:placeholder>
              <w:docPart w:val="ADB2CFEC3091423294EE0FA325C4927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0CD3225A" w14:textId="1DED9181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1159466693"/>
            <w:placeholder>
              <w:docPart w:val="49CEDDFD60474A62B5F3785994DC3D9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251B1CBB" w14:textId="67646FDF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33D2DCE5" w14:textId="77777777" w:rsidTr="00B55C16">
        <w:trPr>
          <w:trHeight w:val="369"/>
        </w:trPr>
        <w:tc>
          <w:tcPr>
            <w:tcW w:w="988" w:type="dxa"/>
            <w:shd w:val="clear" w:color="auto" w:fill="D9D9D9"/>
            <w:vAlign w:val="center"/>
          </w:tcPr>
          <w:p w14:paraId="6BF734E3" w14:textId="77777777" w:rsidR="00C44E26" w:rsidRPr="00654247" w:rsidRDefault="00C44E26" w:rsidP="00C44E26">
            <w:pPr>
              <w:jc w:val="center"/>
              <w:rPr>
                <w:b/>
                <w:szCs w:val="20"/>
              </w:rPr>
            </w:pPr>
            <w:r w:rsidRPr="00654247">
              <w:rPr>
                <w:b/>
                <w:szCs w:val="20"/>
              </w:rPr>
              <w:t>2.3.</w:t>
            </w:r>
          </w:p>
        </w:tc>
        <w:tc>
          <w:tcPr>
            <w:tcW w:w="8788" w:type="dxa"/>
            <w:shd w:val="clear" w:color="auto" w:fill="D9D9D9"/>
            <w:vAlign w:val="center"/>
          </w:tcPr>
          <w:p w14:paraId="05B4DD95" w14:textId="565FA564" w:rsidR="00F76911" w:rsidRPr="0088318F" w:rsidRDefault="00C44E26" w:rsidP="00C44E26">
            <w:pPr>
              <w:spacing w:line="240" w:lineRule="auto"/>
              <w:jc w:val="both"/>
              <w:rPr>
                <w:b/>
                <w:szCs w:val="20"/>
              </w:rPr>
            </w:pPr>
            <w:r w:rsidRPr="00654247">
              <w:rPr>
                <w:b/>
                <w:szCs w:val="20"/>
              </w:rPr>
              <w:t xml:space="preserve">Oprema </w:t>
            </w:r>
            <w:r>
              <w:rPr>
                <w:b/>
                <w:szCs w:val="20"/>
              </w:rPr>
              <w:t>PMN</w:t>
            </w:r>
          </w:p>
        </w:tc>
        <w:tc>
          <w:tcPr>
            <w:tcW w:w="2268" w:type="dxa"/>
            <w:shd w:val="clear" w:color="auto" w:fill="D9D9D9"/>
          </w:tcPr>
          <w:p w14:paraId="06A54D03" w14:textId="77777777" w:rsidR="00C44E26" w:rsidRPr="00654247" w:rsidRDefault="00C44E26" w:rsidP="00C44E26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14:paraId="17946AD3" w14:textId="77777777" w:rsidR="00C44E26" w:rsidRPr="00C668FB" w:rsidRDefault="00C44E26" w:rsidP="00C44E26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C44E26" w:rsidRPr="00654247" w14:paraId="5C03C8AA" w14:textId="77777777" w:rsidTr="00B55C16">
        <w:trPr>
          <w:trHeight w:val="169"/>
        </w:trPr>
        <w:tc>
          <w:tcPr>
            <w:tcW w:w="988" w:type="dxa"/>
            <w:shd w:val="clear" w:color="auto" w:fill="FFFFFF"/>
            <w:vAlign w:val="center"/>
          </w:tcPr>
          <w:p w14:paraId="1A2FF94D" w14:textId="77777777" w:rsidR="00C44E26" w:rsidRPr="00654247" w:rsidRDefault="00C44E26" w:rsidP="00C44E26">
            <w:pPr>
              <w:numPr>
                <w:ilvl w:val="0"/>
                <w:numId w:val="19"/>
              </w:numPr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3D7BCCAC" w14:textId="209B1E07" w:rsidR="00C44E26" w:rsidRPr="00654247" w:rsidRDefault="00C44E26" w:rsidP="00C44E26">
            <w:pPr>
              <w:spacing w:line="240" w:lineRule="auto"/>
              <w:jc w:val="both"/>
              <w:rPr>
                <w:i/>
                <w:szCs w:val="20"/>
              </w:rPr>
            </w:pPr>
            <w:r w:rsidRPr="00654247">
              <w:rPr>
                <w:i/>
                <w:szCs w:val="20"/>
                <w:u w:val="single"/>
              </w:rPr>
              <w:t xml:space="preserve">1. boks </w:t>
            </w:r>
            <w:r>
              <w:rPr>
                <w:i/>
                <w:szCs w:val="20"/>
                <w:u w:val="single"/>
              </w:rPr>
              <w:t xml:space="preserve">bočno </w:t>
            </w:r>
            <w:r w:rsidRPr="00654247">
              <w:rPr>
                <w:i/>
                <w:szCs w:val="20"/>
                <w:u w:val="single"/>
              </w:rPr>
              <w:t>desno</w:t>
            </w:r>
            <w:r>
              <w:rPr>
                <w:i/>
                <w:szCs w:val="20"/>
                <w:u w:val="single"/>
              </w:rPr>
              <w:t xml:space="preserve"> – D-1</w:t>
            </w:r>
            <w:r w:rsidRPr="00654247">
              <w:rPr>
                <w:i/>
                <w:szCs w:val="20"/>
                <w:u w:val="single"/>
              </w:rPr>
              <w:t>:</w:t>
            </w:r>
            <w:r w:rsidRPr="00654247">
              <w:rPr>
                <w:i/>
                <w:szCs w:val="20"/>
              </w:rPr>
              <w:t xml:space="preserve"> </w:t>
            </w:r>
          </w:p>
          <w:p w14:paraId="5167CA2F" w14:textId="23865E04" w:rsidR="00C44E26" w:rsidRPr="00654247" w:rsidRDefault="00C44E26" w:rsidP="00C44E26">
            <w:pPr>
              <w:numPr>
                <w:ilvl w:val="3"/>
                <w:numId w:val="11"/>
              </w:numPr>
              <w:spacing w:line="240" w:lineRule="auto"/>
              <w:ind w:left="228" w:hanging="194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 xml:space="preserve">na </w:t>
            </w:r>
            <w:r w:rsidR="00F659AC" w:rsidRPr="00654247">
              <w:rPr>
                <w:szCs w:val="20"/>
              </w:rPr>
              <w:t>izvlekljivih</w:t>
            </w:r>
            <w:r w:rsidRPr="00654247">
              <w:rPr>
                <w:szCs w:val="20"/>
              </w:rPr>
              <w:t xml:space="preserve"> saneh oz. vrtljivem tri-položajnem nosilcu je vgrajen </w:t>
            </w:r>
            <w:proofErr w:type="spellStart"/>
            <w:r w:rsidRPr="00654247">
              <w:rPr>
                <w:szCs w:val="20"/>
              </w:rPr>
              <w:t>elektroagregat</w:t>
            </w:r>
            <w:proofErr w:type="spellEnd"/>
            <w:r w:rsidRPr="00654247">
              <w:rPr>
                <w:szCs w:val="20"/>
              </w:rPr>
              <w:t xml:space="preserve"> za napajanje električnih porabnikov </w:t>
            </w:r>
            <w:r>
              <w:rPr>
                <w:szCs w:val="20"/>
              </w:rPr>
              <w:t>KMN</w:t>
            </w:r>
            <w:r w:rsidRPr="00654247">
              <w:rPr>
                <w:szCs w:val="20"/>
              </w:rPr>
              <w:t xml:space="preserve">, omogočati mora enostavno demontažo in izvzem ter prenos na lokacijo v bližini </w:t>
            </w:r>
            <w:r>
              <w:rPr>
                <w:szCs w:val="20"/>
              </w:rPr>
              <w:t>KMN</w:t>
            </w:r>
            <w:r w:rsidRPr="00654247">
              <w:rPr>
                <w:szCs w:val="20"/>
              </w:rPr>
              <w:t>;</w:t>
            </w:r>
          </w:p>
          <w:p w14:paraId="15C455E7" w14:textId="0E1817B5" w:rsidR="00C44E26" w:rsidRPr="00654247" w:rsidRDefault="00C44E26" w:rsidP="00C44E26">
            <w:pPr>
              <w:numPr>
                <w:ilvl w:val="3"/>
                <w:numId w:val="11"/>
              </w:numPr>
              <w:spacing w:line="240" w:lineRule="auto"/>
              <w:ind w:left="228" w:hanging="194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 xml:space="preserve">zgornjem delu boksa je vgrajena </w:t>
            </w:r>
            <w:proofErr w:type="spellStart"/>
            <w:r w:rsidRPr="00654247">
              <w:rPr>
                <w:szCs w:val="20"/>
              </w:rPr>
              <w:t>elektroomar</w:t>
            </w:r>
            <w:r w:rsidR="00F659AC">
              <w:rPr>
                <w:szCs w:val="20"/>
              </w:rPr>
              <w:t>a</w:t>
            </w:r>
            <w:proofErr w:type="spellEnd"/>
            <w:r w:rsidRPr="00654247">
              <w:rPr>
                <w:szCs w:val="20"/>
              </w:rPr>
              <w:t xml:space="preserve"> s stikali za notranjo in zunanjo razsvetljavo okolice </w:t>
            </w:r>
            <w:r>
              <w:rPr>
                <w:szCs w:val="20"/>
              </w:rPr>
              <w:t>KMN, stikali za utripajoče modre LED luči</w:t>
            </w:r>
            <w:r w:rsidRPr="00654247">
              <w:rPr>
                <w:szCs w:val="20"/>
              </w:rPr>
              <w:t xml:space="preserve">, </w:t>
            </w:r>
            <w:proofErr w:type="spellStart"/>
            <w:r w:rsidRPr="00654247">
              <w:rPr>
                <w:szCs w:val="20"/>
              </w:rPr>
              <w:t>elektrovtičnice</w:t>
            </w:r>
            <w:proofErr w:type="spellEnd"/>
            <w:r w:rsidRPr="00654247">
              <w:rPr>
                <w:szCs w:val="20"/>
              </w:rPr>
              <w:t xml:space="preserve"> in </w:t>
            </w:r>
            <w:proofErr w:type="spellStart"/>
            <w:r w:rsidRPr="00654247">
              <w:rPr>
                <w:szCs w:val="20"/>
              </w:rPr>
              <w:t>vzdrževalnik</w:t>
            </w:r>
            <w:proofErr w:type="spellEnd"/>
            <w:r w:rsidRPr="00654247">
              <w:rPr>
                <w:szCs w:val="20"/>
              </w:rPr>
              <w:t xml:space="preserve"> akumulatorja vgrajenega </w:t>
            </w:r>
            <w:proofErr w:type="spellStart"/>
            <w:r w:rsidRPr="00654247">
              <w:rPr>
                <w:szCs w:val="20"/>
              </w:rPr>
              <w:t>elektroagregata</w:t>
            </w:r>
            <w:proofErr w:type="spellEnd"/>
            <w:r w:rsidRPr="00654247">
              <w:rPr>
                <w:szCs w:val="20"/>
              </w:rPr>
              <w:t>;</w:t>
            </w:r>
          </w:p>
          <w:p w14:paraId="282036D1" w14:textId="68E1E5DE" w:rsidR="00C44E26" w:rsidRPr="00654247" w:rsidRDefault="00C44E26" w:rsidP="00C44E26">
            <w:pPr>
              <w:numPr>
                <w:ilvl w:val="3"/>
                <w:numId w:val="11"/>
              </w:numPr>
              <w:spacing w:line="240" w:lineRule="auto"/>
              <w:ind w:left="228" w:hanging="194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>na izvle</w:t>
            </w:r>
            <w:r w:rsidR="00F659AC">
              <w:rPr>
                <w:szCs w:val="20"/>
              </w:rPr>
              <w:t>kljiv</w:t>
            </w:r>
            <w:r w:rsidRPr="00654247">
              <w:rPr>
                <w:szCs w:val="20"/>
              </w:rPr>
              <w:t xml:space="preserve">i ali pregibni steni morajo biti pritrdilna mesta za razno drobno opremo in orodje, </w:t>
            </w:r>
            <w:r w:rsidR="00F659AC" w:rsidRPr="00654247">
              <w:rPr>
                <w:szCs w:val="20"/>
              </w:rPr>
              <w:t>izvlekljiva</w:t>
            </w:r>
            <w:r w:rsidRPr="00654247">
              <w:rPr>
                <w:szCs w:val="20"/>
              </w:rPr>
              <w:t xml:space="preserve"> ali pregibna stena je opremljena z mehanskim varovalom ter blažilniki; </w:t>
            </w:r>
          </w:p>
          <w:p w14:paraId="76E3B6BB" w14:textId="702128E8" w:rsidR="00C44E26" w:rsidRPr="00654247" w:rsidRDefault="00C44E26" w:rsidP="00C44E26">
            <w:pPr>
              <w:numPr>
                <w:ilvl w:val="3"/>
                <w:numId w:val="11"/>
              </w:numPr>
              <w:spacing w:line="240" w:lineRule="auto"/>
              <w:ind w:left="228" w:hanging="194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 xml:space="preserve">ob </w:t>
            </w:r>
            <w:r w:rsidR="00F659AC" w:rsidRPr="00654247">
              <w:rPr>
                <w:szCs w:val="20"/>
              </w:rPr>
              <w:t>izvlekljivi</w:t>
            </w:r>
            <w:r w:rsidRPr="00654247">
              <w:rPr>
                <w:szCs w:val="20"/>
              </w:rPr>
              <w:t xml:space="preserve">/pregibni steni so </w:t>
            </w:r>
            <w:r w:rsidR="00F659AC" w:rsidRPr="00654247">
              <w:rPr>
                <w:szCs w:val="20"/>
              </w:rPr>
              <w:t>izvlekljive</w:t>
            </w:r>
            <w:r w:rsidRPr="00654247">
              <w:rPr>
                <w:szCs w:val="20"/>
              </w:rPr>
              <w:t xml:space="preserve"> police in fiksne police oz. predali  namenjena shranjevanju opreme;</w:t>
            </w:r>
          </w:p>
          <w:p w14:paraId="4E029B89" w14:textId="3A86BFEF" w:rsidR="00C44E26" w:rsidRPr="00654247" w:rsidRDefault="00C44E26" w:rsidP="00C44E26">
            <w:pPr>
              <w:numPr>
                <w:ilvl w:val="3"/>
                <w:numId w:val="11"/>
              </w:numPr>
              <w:spacing w:line="240" w:lineRule="auto"/>
              <w:ind w:left="228" w:hanging="194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>zgornji del boksa (</w:t>
            </w:r>
            <w:proofErr w:type="spellStart"/>
            <w:r w:rsidRPr="00654247">
              <w:rPr>
                <w:szCs w:val="20"/>
              </w:rPr>
              <w:t>polični</w:t>
            </w:r>
            <w:proofErr w:type="spellEnd"/>
            <w:r w:rsidRPr="00654247">
              <w:rPr>
                <w:szCs w:val="20"/>
              </w:rPr>
              <w:t xml:space="preserve"> del) je namenjen shranjevanju opreme in sredstev na policah oz. predalih s pritrdišči </w:t>
            </w:r>
            <w:r w:rsidR="00D1623E" w:rsidRPr="00654247">
              <w:rPr>
                <w:szCs w:val="20"/>
              </w:rPr>
              <w:t xml:space="preserve"> </w:t>
            </w:r>
            <w:r w:rsidR="00D1623E">
              <w:rPr>
                <w:szCs w:val="20"/>
              </w:rPr>
              <w:t xml:space="preserve">in/ali </w:t>
            </w:r>
            <w:r w:rsidR="00D1623E" w:rsidRPr="00654247">
              <w:rPr>
                <w:szCs w:val="20"/>
              </w:rPr>
              <w:t xml:space="preserve">AL </w:t>
            </w:r>
            <w:r w:rsidR="00D1623E">
              <w:rPr>
                <w:szCs w:val="20"/>
              </w:rPr>
              <w:t xml:space="preserve">in/ali PVC </w:t>
            </w:r>
            <w:r w:rsidR="00D1623E" w:rsidRPr="00654247">
              <w:rPr>
                <w:szCs w:val="20"/>
              </w:rPr>
              <w:t xml:space="preserve">zabojih </w:t>
            </w:r>
            <w:r w:rsidRPr="00654247">
              <w:rPr>
                <w:szCs w:val="20"/>
              </w:rPr>
              <w:t>(v kolikor dopušča prostor);</w:t>
            </w:r>
          </w:p>
          <w:p w14:paraId="57E91FFA" w14:textId="77777777" w:rsidR="00C44E26" w:rsidRDefault="00C44E26" w:rsidP="00C44E26">
            <w:pPr>
              <w:numPr>
                <w:ilvl w:val="3"/>
                <w:numId w:val="11"/>
              </w:numPr>
              <w:spacing w:line="240" w:lineRule="auto"/>
              <w:ind w:left="228" w:hanging="194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 xml:space="preserve">boks se odpira/zapira z lamelno AL roleto do </w:t>
            </w:r>
            <w:r>
              <w:rPr>
                <w:szCs w:val="20"/>
              </w:rPr>
              <w:t>poda KMN</w:t>
            </w:r>
            <w:r w:rsidRPr="00654247">
              <w:rPr>
                <w:szCs w:val="20"/>
              </w:rPr>
              <w:t>.</w:t>
            </w:r>
          </w:p>
          <w:p w14:paraId="3B5E3C59" w14:textId="77777777" w:rsidR="00C44E26" w:rsidRDefault="00C44E26" w:rsidP="00C44E26">
            <w:pPr>
              <w:spacing w:line="240" w:lineRule="auto"/>
              <w:ind w:left="228"/>
              <w:jc w:val="both"/>
              <w:rPr>
                <w:szCs w:val="20"/>
              </w:rPr>
            </w:pPr>
          </w:p>
          <w:p w14:paraId="3D6433FD" w14:textId="01AC7179" w:rsidR="0088318F" w:rsidRPr="00F76911" w:rsidRDefault="00D1623E" w:rsidP="00C44E26">
            <w:pPr>
              <w:spacing w:line="240" w:lineRule="auto"/>
              <w:jc w:val="both"/>
              <w:rPr>
                <w:bCs/>
                <w:i/>
                <w:szCs w:val="20"/>
              </w:rPr>
            </w:pPr>
            <w:r w:rsidRPr="000E2DC1">
              <w:rPr>
                <w:bCs/>
                <w:i/>
                <w:szCs w:val="20"/>
              </w:rPr>
              <w:t>Seznam opreme za vgradnjo v KMN je v prilogi: PRILOGA _</w:t>
            </w:r>
            <w:r>
              <w:rPr>
                <w:bCs/>
                <w:i/>
                <w:szCs w:val="20"/>
              </w:rPr>
              <w:t xml:space="preserve">Seznam </w:t>
            </w:r>
            <w:r w:rsidRPr="000E2DC1">
              <w:rPr>
                <w:bCs/>
                <w:i/>
                <w:szCs w:val="20"/>
              </w:rPr>
              <w:t>opreme PMN!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2022734606"/>
            <w:placeholder>
              <w:docPart w:val="BBF89F4665D54689A9566DBBA1570F5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482B4D39" w14:textId="149457FB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302352819"/>
            <w:placeholder>
              <w:docPart w:val="0646AF5BB22040E9BA42FDCAA67C5F8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097B58A1" w14:textId="47B07632" w:rsidR="00C44E26" w:rsidRPr="00D0274D" w:rsidRDefault="00C44E26" w:rsidP="00C44E26">
                <w:pPr>
                  <w:spacing w:line="240" w:lineRule="auto"/>
                  <w:ind w:left="63"/>
                  <w:rPr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77C38C9F" w14:textId="77777777" w:rsidTr="00B55C16">
        <w:trPr>
          <w:trHeight w:val="169"/>
        </w:trPr>
        <w:tc>
          <w:tcPr>
            <w:tcW w:w="988" w:type="dxa"/>
            <w:shd w:val="clear" w:color="auto" w:fill="FFFFFF"/>
            <w:vAlign w:val="center"/>
          </w:tcPr>
          <w:p w14:paraId="7FA30A45" w14:textId="77777777" w:rsidR="00C44E26" w:rsidRPr="00654247" w:rsidRDefault="00C44E26" w:rsidP="00C44E26">
            <w:pPr>
              <w:numPr>
                <w:ilvl w:val="0"/>
                <w:numId w:val="19"/>
              </w:numPr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2C602E3A" w14:textId="1ED99D92" w:rsidR="00C44E26" w:rsidRPr="00654247" w:rsidRDefault="00C44E26" w:rsidP="00C44E26">
            <w:pPr>
              <w:spacing w:line="240" w:lineRule="auto"/>
              <w:jc w:val="both"/>
              <w:rPr>
                <w:i/>
                <w:szCs w:val="20"/>
              </w:rPr>
            </w:pPr>
            <w:r>
              <w:rPr>
                <w:i/>
                <w:szCs w:val="20"/>
                <w:u w:val="single"/>
              </w:rPr>
              <w:t>1</w:t>
            </w:r>
            <w:r w:rsidRPr="00654247">
              <w:rPr>
                <w:i/>
                <w:szCs w:val="20"/>
                <w:u w:val="single"/>
              </w:rPr>
              <w:t>. boks bočno levo</w:t>
            </w:r>
            <w:r>
              <w:rPr>
                <w:i/>
                <w:szCs w:val="20"/>
                <w:u w:val="single"/>
              </w:rPr>
              <w:t xml:space="preserve"> – L-1</w:t>
            </w:r>
            <w:r w:rsidRPr="00654247">
              <w:rPr>
                <w:i/>
                <w:szCs w:val="20"/>
                <w:u w:val="single"/>
              </w:rPr>
              <w:t>:</w:t>
            </w:r>
            <w:r w:rsidRPr="00654247">
              <w:rPr>
                <w:i/>
                <w:szCs w:val="20"/>
              </w:rPr>
              <w:t xml:space="preserve"> </w:t>
            </w:r>
          </w:p>
          <w:p w14:paraId="00DA40EA" w14:textId="7BF1252F" w:rsidR="00C44E26" w:rsidRPr="00654247" w:rsidRDefault="00C44E26" w:rsidP="00C44E26">
            <w:pPr>
              <w:numPr>
                <w:ilvl w:val="3"/>
                <w:numId w:val="11"/>
              </w:numPr>
              <w:spacing w:line="240" w:lineRule="auto"/>
              <w:ind w:left="228" w:hanging="194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 xml:space="preserve">namenjen je shranjevanju opreme in sredstev na fiksnih ali </w:t>
            </w:r>
            <w:r w:rsidR="00F659AC" w:rsidRPr="00654247">
              <w:rPr>
                <w:szCs w:val="20"/>
              </w:rPr>
              <w:t>izvlekljivih</w:t>
            </w:r>
            <w:r w:rsidRPr="00654247">
              <w:rPr>
                <w:szCs w:val="20"/>
              </w:rPr>
              <w:t xml:space="preserve"> policah oz. predalih s pritrdišči </w:t>
            </w:r>
            <w:r w:rsidR="00D1623E">
              <w:rPr>
                <w:szCs w:val="20"/>
              </w:rPr>
              <w:t xml:space="preserve"> in/ali </w:t>
            </w:r>
            <w:r w:rsidR="00D1623E" w:rsidRPr="00654247">
              <w:rPr>
                <w:szCs w:val="20"/>
              </w:rPr>
              <w:t xml:space="preserve">AL </w:t>
            </w:r>
            <w:r w:rsidR="00D1623E">
              <w:rPr>
                <w:szCs w:val="20"/>
              </w:rPr>
              <w:t xml:space="preserve">in/ali PVC </w:t>
            </w:r>
            <w:r w:rsidR="00D1623E" w:rsidRPr="00654247">
              <w:rPr>
                <w:szCs w:val="20"/>
              </w:rPr>
              <w:t>zabojih</w:t>
            </w:r>
            <w:r w:rsidRPr="00654247">
              <w:rPr>
                <w:szCs w:val="20"/>
              </w:rPr>
              <w:t>;</w:t>
            </w:r>
          </w:p>
          <w:p w14:paraId="4FF8FC51" w14:textId="77777777" w:rsidR="00C44E26" w:rsidRPr="00654247" w:rsidRDefault="00C44E26" w:rsidP="00C44E26">
            <w:pPr>
              <w:numPr>
                <w:ilvl w:val="3"/>
                <w:numId w:val="11"/>
              </w:numPr>
              <w:spacing w:line="240" w:lineRule="auto"/>
              <w:ind w:left="228" w:hanging="194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 xml:space="preserve">boks se odpira/zapira z lamelno AL roleto do poda </w:t>
            </w:r>
            <w:r>
              <w:rPr>
                <w:szCs w:val="20"/>
              </w:rPr>
              <w:t>KMN</w:t>
            </w:r>
            <w:r w:rsidRPr="00654247">
              <w:rPr>
                <w:szCs w:val="20"/>
              </w:rPr>
              <w:t>.</w:t>
            </w:r>
          </w:p>
          <w:p w14:paraId="72DBADAA" w14:textId="77777777" w:rsidR="00C44E26" w:rsidRDefault="00C44E26" w:rsidP="00C44E26">
            <w:pPr>
              <w:spacing w:line="240" w:lineRule="auto"/>
              <w:jc w:val="both"/>
              <w:rPr>
                <w:bCs/>
                <w:i/>
                <w:szCs w:val="20"/>
              </w:rPr>
            </w:pPr>
          </w:p>
          <w:p w14:paraId="2CCDF73F" w14:textId="5F1F4690" w:rsidR="00C44E26" w:rsidRPr="000E2DC1" w:rsidRDefault="00D1623E" w:rsidP="00C44E26">
            <w:pPr>
              <w:spacing w:line="240" w:lineRule="auto"/>
              <w:jc w:val="both"/>
              <w:rPr>
                <w:bCs/>
                <w:i/>
                <w:szCs w:val="20"/>
                <w:u w:val="single"/>
              </w:rPr>
            </w:pPr>
            <w:r w:rsidRPr="000E2DC1">
              <w:rPr>
                <w:bCs/>
                <w:i/>
                <w:szCs w:val="20"/>
              </w:rPr>
              <w:t>Seznam opreme za vgradnjo v KMN je v prilogi: PRILOGA _</w:t>
            </w:r>
            <w:r>
              <w:rPr>
                <w:bCs/>
                <w:i/>
                <w:szCs w:val="20"/>
              </w:rPr>
              <w:t xml:space="preserve">Seznam </w:t>
            </w:r>
            <w:r w:rsidRPr="000E2DC1">
              <w:rPr>
                <w:bCs/>
                <w:i/>
                <w:szCs w:val="20"/>
              </w:rPr>
              <w:t>opreme PMN!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1839064079"/>
            <w:placeholder>
              <w:docPart w:val="3703A9A81CC94370BD5F821FC1BB257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7493013A" w14:textId="1E8871FC" w:rsidR="00C44E26" w:rsidRDefault="00C44E26" w:rsidP="00C44E26">
                <w:pPr>
                  <w:spacing w:line="240" w:lineRule="auto"/>
                  <w:rPr>
                    <w:rFonts w:eastAsia="Calibri" w:cs="Times New Roman"/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1957368635"/>
            <w:placeholder>
              <w:docPart w:val="CD1EA0E5E33B45F8A5F9A1051A1D631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46A30A00" w14:textId="7DDC2A4F" w:rsidR="00C44E26" w:rsidRDefault="00C44E26" w:rsidP="00C44E26">
                <w:pPr>
                  <w:spacing w:line="240" w:lineRule="auto"/>
                  <w:ind w:left="63"/>
                  <w:rPr>
                    <w:rFonts w:eastAsia="Calibri" w:cs="Times New Roman"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6F296F5C" w14:textId="77777777" w:rsidTr="00B55C16">
        <w:trPr>
          <w:trHeight w:val="169"/>
        </w:trPr>
        <w:tc>
          <w:tcPr>
            <w:tcW w:w="988" w:type="dxa"/>
            <w:shd w:val="clear" w:color="auto" w:fill="FFFFFF"/>
            <w:vAlign w:val="center"/>
          </w:tcPr>
          <w:p w14:paraId="18361A18" w14:textId="77777777" w:rsidR="00C44E26" w:rsidRPr="00654247" w:rsidRDefault="00C44E26" w:rsidP="00C44E26">
            <w:pPr>
              <w:numPr>
                <w:ilvl w:val="0"/>
                <w:numId w:val="19"/>
              </w:numPr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6E93D99E" w14:textId="007EAD71" w:rsidR="00C44E26" w:rsidRPr="00654247" w:rsidRDefault="00C44E26" w:rsidP="00C44E26">
            <w:pPr>
              <w:spacing w:line="240" w:lineRule="auto"/>
              <w:jc w:val="both"/>
              <w:rPr>
                <w:i/>
                <w:szCs w:val="20"/>
              </w:rPr>
            </w:pPr>
            <w:r w:rsidRPr="00654247">
              <w:rPr>
                <w:i/>
                <w:szCs w:val="20"/>
                <w:u w:val="single"/>
              </w:rPr>
              <w:t>2. boks bočno desno</w:t>
            </w:r>
            <w:r>
              <w:rPr>
                <w:i/>
                <w:szCs w:val="20"/>
                <w:u w:val="single"/>
              </w:rPr>
              <w:t xml:space="preserve"> – D-2</w:t>
            </w:r>
            <w:r w:rsidRPr="00654247">
              <w:rPr>
                <w:i/>
                <w:szCs w:val="20"/>
                <w:u w:val="single"/>
              </w:rPr>
              <w:t>:</w:t>
            </w:r>
            <w:r w:rsidRPr="00654247">
              <w:rPr>
                <w:i/>
                <w:szCs w:val="20"/>
              </w:rPr>
              <w:t xml:space="preserve"> </w:t>
            </w:r>
          </w:p>
          <w:p w14:paraId="121DF704" w14:textId="195C107C" w:rsidR="002427EE" w:rsidRPr="002427EE" w:rsidRDefault="002427EE" w:rsidP="002427EE">
            <w:pPr>
              <w:numPr>
                <w:ilvl w:val="3"/>
                <w:numId w:val="11"/>
              </w:numPr>
              <w:spacing w:line="240" w:lineRule="auto"/>
              <w:ind w:left="228" w:hanging="194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 xml:space="preserve">namenjen je shranjevanju opreme in sredstev </w:t>
            </w:r>
            <w:r w:rsidRPr="002427EE">
              <w:rPr>
                <w:szCs w:val="20"/>
              </w:rPr>
              <w:t>na fiksnih ali izvlekljivih policah oz. predalih s pritrdišči</w:t>
            </w:r>
            <w:r w:rsidR="00D1623E">
              <w:rPr>
                <w:szCs w:val="20"/>
              </w:rPr>
              <w:t xml:space="preserve"> in/ali </w:t>
            </w:r>
            <w:r w:rsidR="00D1623E" w:rsidRPr="00654247">
              <w:rPr>
                <w:szCs w:val="20"/>
              </w:rPr>
              <w:t xml:space="preserve">AL </w:t>
            </w:r>
            <w:r w:rsidR="00D1623E">
              <w:rPr>
                <w:szCs w:val="20"/>
              </w:rPr>
              <w:t xml:space="preserve">in/ali PVC </w:t>
            </w:r>
            <w:r w:rsidR="00D1623E" w:rsidRPr="00654247">
              <w:rPr>
                <w:szCs w:val="20"/>
              </w:rPr>
              <w:t>zabojih</w:t>
            </w:r>
            <w:r w:rsidRPr="002427EE">
              <w:rPr>
                <w:szCs w:val="20"/>
              </w:rPr>
              <w:t>;</w:t>
            </w:r>
          </w:p>
          <w:p w14:paraId="4539301D" w14:textId="55053DCB" w:rsidR="00C44E26" w:rsidRPr="00654247" w:rsidRDefault="00C44E26" w:rsidP="00C44E26">
            <w:pPr>
              <w:numPr>
                <w:ilvl w:val="3"/>
                <w:numId w:val="11"/>
              </w:numPr>
              <w:spacing w:line="240" w:lineRule="auto"/>
              <w:ind w:left="228" w:hanging="194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 xml:space="preserve">boks se odpira/zapira z lamelno AL roleto do poda </w:t>
            </w:r>
            <w:r>
              <w:rPr>
                <w:szCs w:val="20"/>
              </w:rPr>
              <w:t>KMN</w:t>
            </w:r>
            <w:r w:rsidRPr="00654247">
              <w:rPr>
                <w:szCs w:val="20"/>
              </w:rPr>
              <w:t>.</w:t>
            </w:r>
          </w:p>
          <w:p w14:paraId="2F6534F1" w14:textId="77777777" w:rsidR="00C44E26" w:rsidRDefault="00C44E26" w:rsidP="00C44E26">
            <w:pPr>
              <w:spacing w:line="240" w:lineRule="auto"/>
              <w:jc w:val="both"/>
              <w:rPr>
                <w:bCs/>
                <w:i/>
                <w:szCs w:val="20"/>
              </w:rPr>
            </w:pPr>
          </w:p>
          <w:p w14:paraId="3DF7ACCA" w14:textId="6C8B2FEB" w:rsidR="00C44E26" w:rsidRPr="00654247" w:rsidRDefault="00D1623E" w:rsidP="00C44E26">
            <w:pPr>
              <w:spacing w:line="240" w:lineRule="auto"/>
              <w:jc w:val="both"/>
              <w:rPr>
                <w:b/>
                <w:i/>
                <w:szCs w:val="20"/>
              </w:rPr>
            </w:pPr>
            <w:r w:rsidRPr="000E2DC1">
              <w:rPr>
                <w:bCs/>
                <w:i/>
                <w:szCs w:val="20"/>
              </w:rPr>
              <w:t>Seznam opreme za vgradnjo v KMN je v prilogi: PRILOGA _</w:t>
            </w:r>
            <w:r>
              <w:rPr>
                <w:bCs/>
                <w:i/>
                <w:szCs w:val="20"/>
              </w:rPr>
              <w:t xml:space="preserve">Seznam </w:t>
            </w:r>
            <w:r w:rsidRPr="000E2DC1">
              <w:rPr>
                <w:bCs/>
                <w:i/>
                <w:szCs w:val="20"/>
              </w:rPr>
              <w:t>opreme PMN!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1505046094"/>
            <w:placeholder>
              <w:docPart w:val="5F40A9F13D984CC4938BDD207602703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61AC9C92" w14:textId="4DDAF50C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252666311"/>
            <w:placeholder>
              <w:docPart w:val="225330B8FFC2468D8082F1C9DCAAADD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226DF3A9" w14:textId="1AB7FAD4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5C15690E" w14:textId="77777777" w:rsidTr="00B55C16">
        <w:trPr>
          <w:trHeight w:val="169"/>
        </w:trPr>
        <w:tc>
          <w:tcPr>
            <w:tcW w:w="988" w:type="dxa"/>
            <w:shd w:val="clear" w:color="auto" w:fill="FFFFFF"/>
            <w:vAlign w:val="center"/>
          </w:tcPr>
          <w:p w14:paraId="0F5CAE58" w14:textId="77777777" w:rsidR="00C44E26" w:rsidRPr="00654247" w:rsidRDefault="00C44E26" w:rsidP="00C44E26">
            <w:pPr>
              <w:numPr>
                <w:ilvl w:val="0"/>
                <w:numId w:val="19"/>
              </w:numPr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089793EF" w14:textId="7DDE188F" w:rsidR="00C44E26" w:rsidRPr="00654247" w:rsidRDefault="00C44E26" w:rsidP="00C44E26">
            <w:pPr>
              <w:spacing w:line="240" w:lineRule="auto"/>
              <w:jc w:val="both"/>
              <w:rPr>
                <w:i/>
                <w:szCs w:val="20"/>
              </w:rPr>
            </w:pPr>
            <w:r w:rsidRPr="00654247">
              <w:rPr>
                <w:i/>
                <w:szCs w:val="20"/>
                <w:u w:val="single"/>
              </w:rPr>
              <w:t>2. boks bočno levo</w:t>
            </w:r>
            <w:r>
              <w:rPr>
                <w:i/>
                <w:szCs w:val="20"/>
                <w:u w:val="single"/>
              </w:rPr>
              <w:t xml:space="preserve"> – L-2</w:t>
            </w:r>
            <w:r w:rsidRPr="00654247">
              <w:rPr>
                <w:i/>
                <w:szCs w:val="20"/>
                <w:u w:val="single"/>
              </w:rPr>
              <w:t>:</w:t>
            </w:r>
            <w:r w:rsidRPr="00654247">
              <w:rPr>
                <w:i/>
                <w:szCs w:val="20"/>
              </w:rPr>
              <w:t xml:space="preserve"> </w:t>
            </w:r>
          </w:p>
          <w:p w14:paraId="3A12F32B" w14:textId="525E03B4" w:rsidR="00C44E26" w:rsidRPr="00654247" w:rsidRDefault="00C44E26" w:rsidP="00C44E26">
            <w:pPr>
              <w:numPr>
                <w:ilvl w:val="3"/>
                <w:numId w:val="11"/>
              </w:numPr>
              <w:spacing w:line="240" w:lineRule="auto"/>
              <w:ind w:left="228" w:hanging="194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 xml:space="preserve">namenjen je shranjevanju opreme in sredstev na fiksnih ali </w:t>
            </w:r>
            <w:r w:rsidR="00F659AC" w:rsidRPr="00654247">
              <w:rPr>
                <w:szCs w:val="20"/>
              </w:rPr>
              <w:t>izvlekljivih</w:t>
            </w:r>
            <w:r w:rsidRPr="00654247">
              <w:rPr>
                <w:szCs w:val="20"/>
              </w:rPr>
              <w:t xml:space="preserve"> policah oz. predalih s pritrdišči</w:t>
            </w:r>
            <w:r w:rsidR="00D1623E">
              <w:rPr>
                <w:szCs w:val="20"/>
              </w:rPr>
              <w:t xml:space="preserve"> in/ali </w:t>
            </w:r>
            <w:r w:rsidR="00D1623E" w:rsidRPr="00654247">
              <w:rPr>
                <w:szCs w:val="20"/>
              </w:rPr>
              <w:t xml:space="preserve">AL </w:t>
            </w:r>
            <w:r w:rsidR="00D1623E">
              <w:rPr>
                <w:szCs w:val="20"/>
              </w:rPr>
              <w:t xml:space="preserve">in/ali PVC </w:t>
            </w:r>
            <w:r w:rsidR="00D1623E" w:rsidRPr="00654247">
              <w:rPr>
                <w:szCs w:val="20"/>
              </w:rPr>
              <w:t>zabojih</w:t>
            </w:r>
            <w:r w:rsidR="00D1623E" w:rsidRPr="002427EE">
              <w:rPr>
                <w:szCs w:val="20"/>
              </w:rPr>
              <w:t>;</w:t>
            </w:r>
          </w:p>
          <w:p w14:paraId="04079892" w14:textId="77777777" w:rsidR="00C44E26" w:rsidRPr="00654247" w:rsidRDefault="00C44E26" w:rsidP="00C44E26">
            <w:pPr>
              <w:numPr>
                <w:ilvl w:val="3"/>
                <w:numId w:val="11"/>
              </w:numPr>
              <w:spacing w:line="240" w:lineRule="auto"/>
              <w:ind w:left="228" w:hanging="194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 xml:space="preserve">boks se odpira/zapira z lamelno AL roleto do poda </w:t>
            </w:r>
            <w:r>
              <w:rPr>
                <w:szCs w:val="20"/>
              </w:rPr>
              <w:t>KMN</w:t>
            </w:r>
            <w:r w:rsidRPr="00654247">
              <w:rPr>
                <w:szCs w:val="20"/>
              </w:rPr>
              <w:t>.</w:t>
            </w:r>
          </w:p>
          <w:p w14:paraId="4DC2B5EA" w14:textId="77777777" w:rsidR="00C44E26" w:rsidRDefault="00C44E26" w:rsidP="00C44E26">
            <w:pPr>
              <w:spacing w:line="240" w:lineRule="auto"/>
              <w:jc w:val="both"/>
              <w:rPr>
                <w:i/>
                <w:szCs w:val="20"/>
                <w:u w:val="single"/>
              </w:rPr>
            </w:pPr>
          </w:p>
          <w:p w14:paraId="719912EC" w14:textId="7151F318" w:rsidR="00C44E26" w:rsidRPr="00654247" w:rsidRDefault="00D1623E" w:rsidP="00C44E26">
            <w:pPr>
              <w:spacing w:line="240" w:lineRule="auto"/>
              <w:jc w:val="both"/>
              <w:rPr>
                <w:i/>
                <w:szCs w:val="20"/>
                <w:u w:val="single"/>
              </w:rPr>
            </w:pPr>
            <w:r w:rsidRPr="000E2DC1">
              <w:rPr>
                <w:bCs/>
                <w:i/>
                <w:szCs w:val="20"/>
              </w:rPr>
              <w:t>Seznam opreme za vgradnjo v KMN je v prilogi: PRILOGA _</w:t>
            </w:r>
            <w:r>
              <w:rPr>
                <w:bCs/>
                <w:i/>
                <w:szCs w:val="20"/>
              </w:rPr>
              <w:t xml:space="preserve">Seznam </w:t>
            </w:r>
            <w:r w:rsidRPr="000E2DC1">
              <w:rPr>
                <w:bCs/>
                <w:i/>
                <w:szCs w:val="20"/>
              </w:rPr>
              <w:t>opreme PMN!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1558467904"/>
            <w:placeholder>
              <w:docPart w:val="9B7E09501A774462BA84689B25FE36C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1877E757" w14:textId="465DCF8C" w:rsidR="00C44E26" w:rsidRDefault="00C44E26" w:rsidP="00C44E26">
                <w:pPr>
                  <w:spacing w:line="240" w:lineRule="auto"/>
                  <w:rPr>
                    <w:rFonts w:eastAsia="Calibri" w:cs="Times New Roman"/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636722240"/>
            <w:placeholder>
              <w:docPart w:val="1CA2C434045B47A3B2BC79B17584A9D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4AF2B4F8" w14:textId="130F4367" w:rsidR="00C44E26" w:rsidRDefault="00C44E26" w:rsidP="00C44E26">
                <w:pPr>
                  <w:spacing w:line="240" w:lineRule="auto"/>
                  <w:ind w:left="63"/>
                  <w:rPr>
                    <w:rFonts w:eastAsia="Calibri" w:cs="Times New Roman"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4035EFDC" w14:textId="77777777" w:rsidTr="00B55C16">
        <w:trPr>
          <w:trHeight w:val="169"/>
        </w:trPr>
        <w:tc>
          <w:tcPr>
            <w:tcW w:w="988" w:type="dxa"/>
            <w:shd w:val="clear" w:color="auto" w:fill="FFFFFF"/>
            <w:vAlign w:val="center"/>
          </w:tcPr>
          <w:p w14:paraId="23A21BE1" w14:textId="77777777" w:rsidR="00C44E26" w:rsidRPr="00654247" w:rsidRDefault="00C44E26" w:rsidP="00C44E26">
            <w:pPr>
              <w:numPr>
                <w:ilvl w:val="0"/>
                <w:numId w:val="19"/>
              </w:numPr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1D14392B" w14:textId="4C6118F7" w:rsidR="00C44E26" w:rsidRPr="009750B5" w:rsidRDefault="00C44E26" w:rsidP="00C44E26">
            <w:pPr>
              <w:spacing w:line="240" w:lineRule="auto"/>
              <w:jc w:val="both"/>
              <w:rPr>
                <w:i/>
                <w:szCs w:val="20"/>
              </w:rPr>
            </w:pPr>
            <w:r w:rsidRPr="009750B5">
              <w:rPr>
                <w:i/>
                <w:szCs w:val="20"/>
                <w:u w:val="single"/>
              </w:rPr>
              <w:t>3. boks bočno desno – D-3:</w:t>
            </w:r>
            <w:r w:rsidRPr="009750B5">
              <w:rPr>
                <w:i/>
                <w:szCs w:val="20"/>
              </w:rPr>
              <w:t xml:space="preserve"> </w:t>
            </w:r>
          </w:p>
          <w:p w14:paraId="2ED82F70" w14:textId="445A98FE" w:rsidR="00C44E26" w:rsidRPr="009750B5" w:rsidRDefault="00C44E26" w:rsidP="00C44E26">
            <w:pPr>
              <w:numPr>
                <w:ilvl w:val="3"/>
                <w:numId w:val="11"/>
              </w:numPr>
              <w:spacing w:line="240" w:lineRule="auto"/>
              <w:ind w:left="228" w:hanging="194"/>
              <w:jc w:val="both"/>
              <w:rPr>
                <w:szCs w:val="20"/>
              </w:rPr>
            </w:pPr>
            <w:r w:rsidRPr="009750B5">
              <w:rPr>
                <w:szCs w:val="20"/>
              </w:rPr>
              <w:t xml:space="preserve">namenjen je shranjevanju opreme in sredstev na fiksnih ali </w:t>
            </w:r>
            <w:r w:rsidR="00F659AC" w:rsidRPr="009750B5">
              <w:rPr>
                <w:szCs w:val="20"/>
              </w:rPr>
              <w:t>izvlekljivih</w:t>
            </w:r>
            <w:r w:rsidRPr="009750B5">
              <w:rPr>
                <w:szCs w:val="20"/>
              </w:rPr>
              <w:t xml:space="preserve"> policah oz. predalih s pritrdišči</w:t>
            </w:r>
            <w:r w:rsidR="00D1623E">
              <w:rPr>
                <w:szCs w:val="20"/>
              </w:rPr>
              <w:t xml:space="preserve"> in/ali </w:t>
            </w:r>
            <w:r w:rsidR="00D1623E" w:rsidRPr="00654247">
              <w:rPr>
                <w:szCs w:val="20"/>
              </w:rPr>
              <w:t xml:space="preserve">AL </w:t>
            </w:r>
            <w:r w:rsidR="00D1623E">
              <w:rPr>
                <w:szCs w:val="20"/>
              </w:rPr>
              <w:t xml:space="preserve">in/ali PVC </w:t>
            </w:r>
            <w:r w:rsidR="00D1623E" w:rsidRPr="00654247">
              <w:rPr>
                <w:szCs w:val="20"/>
              </w:rPr>
              <w:t>zabojih</w:t>
            </w:r>
            <w:r w:rsidRPr="009750B5">
              <w:rPr>
                <w:szCs w:val="20"/>
              </w:rPr>
              <w:t>;</w:t>
            </w:r>
          </w:p>
          <w:p w14:paraId="74C0D6DB" w14:textId="5681EBC2" w:rsidR="00C44E26" w:rsidRPr="000E2DC1" w:rsidRDefault="00C44E26" w:rsidP="00C44E26">
            <w:pPr>
              <w:numPr>
                <w:ilvl w:val="3"/>
                <w:numId w:val="11"/>
              </w:numPr>
              <w:spacing w:line="240" w:lineRule="auto"/>
              <w:ind w:left="228" w:hanging="228"/>
              <w:jc w:val="both"/>
              <w:rPr>
                <w:szCs w:val="20"/>
              </w:rPr>
            </w:pPr>
            <w:r w:rsidRPr="009750B5">
              <w:rPr>
                <w:szCs w:val="20"/>
              </w:rPr>
              <w:t>boks se odpira/zapira z lamelno AL roleto do poda (bočno levo/desno) KMN.</w:t>
            </w:r>
          </w:p>
          <w:p w14:paraId="4A3477FE" w14:textId="7DF35BC3" w:rsidR="00C44E26" w:rsidRPr="000E2DC1" w:rsidRDefault="00D1623E" w:rsidP="00C44E26">
            <w:pPr>
              <w:spacing w:before="120"/>
              <w:jc w:val="both"/>
              <w:rPr>
                <w:bCs/>
                <w:szCs w:val="20"/>
              </w:rPr>
            </w:pPr>
            <w:r w:rsidRPr="000E2DC1">
              <w:rPr>
                <w:bCs/>
                <w:i/>
                <w:szCs w:val="20"/>
              </w:rPr>
              <w:t>Seznam opreme za vgradnjo v KMN je v prilogi: PRILOGA _</w:t>
            </w:r>
            <w:r>
              <w:rPr>
                <w:bCs/>
                <w:i/>
                <w:szCs w:val="20"/>
              </w:rPr>
              <w:t xml:space="preserve">Seznam </w:t>
            </w:r>
            <w:r w:rsidRPr="000E2DC1">
              <w:rPr>
                <w:bCs/>
                <w:i/>
                <w:szCs w:val="20"/>
              </w:rPr>
              <w:t>opreme PMN!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325289385"/>
            <w:placeholder>
              <w:docPart w:val="9BBAB190D5EF4755A5ABE7AB0D4C8CE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59EC37D8" w14:textId="355AC00C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957865720"/>
            <w:placeholder>
              <w:docPart w:val="CA603429D707496B90188A31EEB5C30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3A0A824F" w14:textId="76C6664C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604DC075" w14:textId="77777777" w:rsidTr="00B55C16">
        <w:trPr>
          <w:trHeight w:val="169"/>
        </w:trPr>
        <w:tc>
          <w:tcPr>
            <w:tcW w:w="988" w:type="dxa"/>
            <w:shd w:val="clear" w:color="auto" w:fill="FFFFFF"/>
            <w:vAlign w:val="center"/>
          </w:tcPr>
          <w:p w14:paraId="02CF6E50" w14:textId="77777777" w:rsidR="00C44E26" w:rsidRPr="00654247" w:rsidRDefault="00C44E26" w:rsidP="00C44E26">
            <w:pPr>
              <w:numPr>
                <w:ilvl w:val="0"/>
                <w:numId w:val="19"/>
              </w:numPr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6E10FE43" w14:textId="06837107" w:rsidR="00C44E26" w:rsidRPr="009750B5" w:rsidRDefault="00C44E26" w:rsidP="00C44E26">
            <w:pPr>
              <w:spacing w:line="240" w:lineRule="auto"/>
              <w:jc w:val="both"/>
              <w:rPr>
                <w:i/>
                <w:szCs w:val="20"/>
              </w:rPr>
            </w:pPr>
            <w:r w:rsidRPr="009750B5">
              <w:rPr>
                <w:i/>
                <w:szCs w:val="20"/>
                <w:u w:val="single"/>
              </w:rPr>
              <w:t>1.boks zadaj – Z-1:</w:t>
            </w:r>
            <w:r w:rsidRPr="009750B5">
              <w:rPr>
                <w:i/>
                <w:szCs w:val="20"/>
              </w:rPr>
              <w:t xml:space="preserve"> </w:t>
            </w:r>
          </w:p>
          <w:p w14:paraId="1CF73DAA" w14:textId="33B67372" w:rsidR="00C44E26" w:rsidRPr="009750B5" w:rsidRDefault="00C44E26" w:rsidP="00C44E26">
            <w:pPr>
              <w:numPr>
                <w:ilvl w:val="3"/>
                <w:numId w:val="11"/>
              </w:numPr>
              <w:spacing w:line="240" w:lineRule="auto"/>
              <w:ind w:left="228" w:hanging="194"/>
              <w:jc w:val="both"/>
              <w:rPr>
                <w:szCs w:val="20"/>
              </w:rPr>
            </w:pPr>
            <w:r w:rsidRPr="009750B5">
              <w:rPr>
                <w:szCs w:val="20"/>
              </w:rPr>
              <w:t xml:space="preserve">namenjen je shranjevanju opreme in sredstev na fiksnih ali </w:t>
            </w:r>
            <w:r w:rsidR="00F659AC" w:rsidRPr="009750B5">
              <w:rPr>
                <w:szCs w:val="20"/>
              </w:rPr>
              <w:t>izvlekljivih</w:t>
            </w:r>
            <w:r w:rsidRPr="009750B5">
              <w:rPr>
                <w:szCs w:val="20"/>
              </w:rPr>
              <w:t xml:space="preserve"> policah oz. predalih s pritrdišči</w:t>
            </w:r>
            <w:r w:rsidR="00D1623E">
              <w:rPr>
                <w:szCs w:val="20"/>
              </w:rPr>
              <w:t xml:space="preserve"> in/ali </w:t>
            </w:r>
            <w:r w:rsidR="00D1623E" w:rsidRPr="00654247">
              <w:rPr>
                <w:szCs w:val="20"/>
              </w:rPr>
              <w:t xml:space="preserve">AL </w:t>
            </w:r>
            <w:r w:rsidR="00D1623E">
              <w:rPr>
                <w:szCs w:val="20"/>
              </w:rPr>
              <w:t xml:space="preserve">in/ali PVC </w:t>
            </w:r>
            <w:r w:rsidR="00D1623E" w:rsidRPr="00654247">
              <w:rPr>
                <w:szCs w:val="20"/>
              </w:rPr>
              <w:t>zabojih</w:t>
            </w:r>
            <w:r w:rsidRPr="009750B5">
              <w:rPr>
                <w:szCs w:val="20"/>
              </w:rPr>
              <w:t>;</w:t>
            </w:r>
          </w:p>
          <w:p w14:paraId="540556D5" w14:textId="77777777" w:rsidR="00C44E26" w:rsidRPr="009750B5" w:rsidRDefault="00C44E26" w:rsidP="00C44E26">
            <w:pPr>
              <w:numPr>
                <w:ilvl w:val="3"/>
                <w:numId w:val="11"/>
              </w:numPr>
              <w:spacing w:line="240" w:lineRule="auto"/>
              <w:ind w:left="228" w:hanging="228"/>
              <w:jc w:val="both"/>
              <w:rPr>
                <w:szCs w:val="20"/>
              </w:rPr>
            </w:pPr>
            <w:r w:rsidRPr="009750B5">
              <w:rPr>
                <w:szCs w:val="20"/>
              </w:rPr>
              <w:t>boks se odpira/zapira z lamelno AL roleto do poda (bočno levo/desno) KMN.</w:t>
            </w:r>
          </w:p>
          <w:p w14:paraId="5ED94A6B" w14:textId="77777777" w:rsidR="00C44E26" w:rsidRPr="000E2DC1" w:rsidRDefault="00C44E26" w:rsidP="00C44E26">
            <w:pPr>
              <w:pStyle w:val="Standard"/>
              <w:ind w:left="228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9679426" w14:textId="481F50C8" w:rsidR="00C44E26" w:rsidRPr="000E2DC1" w:rsidRDefault="00C44E26" w:rsidP="00C44E26">
            <w:pPr>
              <w:pStyle w:val="Standard"/>
              <w:jc w:val="both"/>
              <w:rPr>
                <w:rFonts w:ascii="Arial" w:hAnsi="Arial" w:cs="Arial"/>
                <w:bCs/>
                <w:iCs/>
                <w:sz w:val="20"/>
                <w:szCs w:val="20"/>
                <w:shd w:val="clear" w:color="auto" w:fill="FFFF00"/>
              </w:rPr>
            </w:pPr>
            <w:r w:rsidRPr="000E2DC1">
              <w:rPr>
                <w:rFonts w:ascii="Arial" w:hAnsi="Arial" w:cs="Arial"/>
                <w:bCs/>
                <w:i/>
                <w:sz w:val="20"/>
                <w:szCs w:val="20"/>
              </w:rPr>
              <w:t>Seznam opreme za vgradnjo v KMN je v prilogi: PRILOGA _</w:t>
            </w:r>
            <w:r w:rsidR="00D1623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Seznam </w:t>
            </w:r>
            <w:r w:rsidRPr="000E2DC1">
              <w:rPr>
                <w:rFonts w:ascii="Arial" w:hAnsi="Arial" w:cs="Arial"/>
                <w:bCs/>
                <w:i/>
                <w:sz w:val="20"/>
                <w:szCs w:val="20"/>
              </w:rPr>
              <w:t>opreme PMN!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882629937"/>
            <w:placeholder>
              <w:docPart w:val="08DDC7102FD64449B2EE753287D54D7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45AB60E1" w14:textId="6F46FC07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1345160705"/>
            <w:placeholder>
              <w:docPart w:val="0D33E6A0195942DE9956C0BA5FC28EB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3B810947" w14:textId="3F18CA9F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065EE597" w14:textId="77777777" w:rsidTr="00B55C16">
        <w:trPr>
          <w:trHeight w:val="369"/>
        </w:trPr>
        <w:tc>
          <w:tcPr>
            <w:tcW w:w="988" w:type="dxa"/>
            <w:shd w:val="clear" w:color="auto" w:fill="D9D9D9"/>
            <w:vAlign w:val="center"/>
          </w:tcPr>
          <w:p w14:paraId="21DD3647" w14:textId="458BA389" w:rsidR="00C44E26" w:rsidRPr="00654247" w:rsidRDefault="00C44E26" w:rsidP="00C44E2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3.</w:t>
            </w:r>
          </w:p>
        </w:tc>
        <w:tc>
          <w:tcPr>
            <w:tcW w:w="8788" w:type="dxa"/>
            <w:shd w:val="clear" w:color="auto" w:fill="D9D9D9"/>
            <w:vAlign w:val="center"/>
          </w:tcPr>
          <w:p w14:paraId="3E77F93E" w14:textId="56110084" w:rsidR="00C44E26" w:rsidRPr="009750B5" w:rsidRDefault="00C44E26" w:rsidP="00C44E26">
            <w:pPr>
              <w:spacing w:line="240" w:lineRule="auto"/>
              <w:jc w:val="both"/>
              <w:rPr>
                <w:b/>
                <w:szCs w:val="20"/>
              </w:rPr>
            </w:pPr>
            <w:r w:rsidRPr="009750B5">
              <w:rPr>
                <w:b/>
                <w:szCs w:val="20"/>
              </w:rPr>
              <w:t>Dodatne zahteve</w:t>
            </w:r>
          </w:p>
        </w:tc>
        <w:tc>
          <w:tcPr>
            <w:tcW w:w="2268" w:type="dxa"/>
            <w:shd w:val="clear" w:color="auto" w:fill="D9D9D9"/>
          </w:tcPr>
          <w:p w14:paraId="1BA182E3" w14:textId="77777777" w:rsidR="00C44E26" w:rsidRPr="00654247" w:rsidRDefault="00C44E26" w:rsidP="00C44E26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14:paraId="58CE88B1" w14:textId="77777777" w:rsidR="00C44E26" w:rsidRPr="00C668FB" w:rsidRDefault="00C44E26" w:rsidP="00C44E26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</w:tr>
      <w:tr w:rsidR="00C44E26" w:rsidRPr="00654247" w14:paraId="3C35078C" w14:textId="77777777" w:rsidTr="00B55C16">
        <w:trPr>
          <w:trHeight w:val="502"/>
        </w:trPr>
        <w:tc>
          <w:tcPr>
            <w:tcW w:w="988" w:type="dxa"/>
            <w:shd w:val="clear" w:color="auto" w:fill="FFFFFF"/>
            <w:vAlign w:val="center"/>
          </w:tcPr>
          <w:p w14:paraId="019A8BEE" w14:textId="77777777" w:rsidR="00C44E26" w:rsidRPr="00654247" w:rsidRDefault="00C44E26" w:rsidP="00C44E26">
            <w:pPr>
              <w:numPr>
                <w:ilvl w:val="0"/>
                <w:numId w:val="17"/>
              </w:numPr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20F6D42C" w14:textId="08BB7A06" w:rsidR="00C44E26" w:rsidRPr="009750B5" w:rsidRDefault="00C44E26" w:rsidP="00C44E26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9750B5">
              <w:rPr>
                <w:szCs w:val="20"/>
              </w:rPr>
              <w:t xml:space="preserve">Vsi sestavni elementi konstrukcije KMN morajo biti protikorozijsko zaščiteni. </w:t>
            </w:r>
          </w:p>
          <w:p w14:paraId="383663FE" w14:textId="77777777" w:rsidR="00C44E26" w:rsidRPr="009750B5" w:rsidRDefault="00C44E26" w:rsidP="00C44E26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9750B5">
              <w:rPr>
                <w:szCs w:val="20"/>
              </w:rPr>
              <w:t>Jekleni cevni profili osnovne konstrukcije morajo biti protikorozijsko zaščiteni tudi z notranje strani profila (zaščita votlih delov).</w:t>
            </w:r>
          </w:p>
          <w:p w14:paraId="19A6DB9C" w14:textId="772BF8AE" w:rsidR="00C44E26" w:rsidRPr="009750B5" w:rsidRDefault="00C44E26" w:rsidP="00C44E26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9750B5">
              <w:rPr>
                <w:szCs w:val="20"/>
              </w:rPr>
              <w:t xml:space="preserve">Spodnja stran KMN mora biti dodatno zaščitena z nanešenim slojem protikorozijske zaščite </w:t>
            </w:r>
            <w:proofErr w:type="spellStart"/>
            <w:r w:rsidRPr="009750B5">
              <w:rPr>
                <w:szCs w:val="20"/>
              </w:rPr>
              <w:t>Dinitrol</w:t>
            </w:r>
            <w:proofErr w:type="spellEnd"/>
            <w:r w:rsidRPr="009750B5">
              <w:rPr>
                <w:szCs w:val="20"/>
              </w:rPr>
              <w:t xml:space="preserve"> ali enakovredno protikorozijsko zaščito.  </w:t>
            </w:r>
          </w:p>
          <w:p w14:paraId="3143A0AD" w14:textId="4CC85F05" w:rsidR="00C44E26" w:rsidRPr="009750B5" w:rsidRDefault="00C44E26" w:rsidP="00C44E26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9750B5">
              <w:rPr>
                <w:szCs w:val="20"/>
              </w:rPr>
              <w:t xml:space="preserve">Med sestavnimi elementi (različni materiali!) KMN mora biti preprečena pojavnost »galvanskega spoja« z nanosom zaščitnega sredstva proti </w:t>
            </w:r>
            <w:proofErr w:type="spellStart"/>
            <w:r w:rsidRPr="009750B5">
              <w:rPr>
                <w:szCs w:val="20"/>
              </w:rPr>
              <w:t>elektrokoroziji</w:t>
            </w:r>
            <w:proofErr w:type="spellEnd"/>
            <w:r w:rsidRPr="009750B5">
              <w:rPr>
                <w:szCs w:val="20"/>
              </w:rPr>
              <w:t>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1068261579"/>
            <w:placeholder>
              <w:docPart w:val="400C063C000445D29AB1CE263F10C04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0A77DEBF" w14:textId="12A5DBC1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333573041"/>
            <w:placeholder>
              <w:docPart w:val="A809FAEB89E249C5A0712917D720EF1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7770C4A6" w14:textId="161E8C51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50FC5408" w14:textId="77777777" w:rsidTr="00B55C16">
        <w:trPr>
          <w:trHeight w:val="50"/>
        </w:trPr>
        <w:tc>
          <w:tcPr>
            <w:tcW w:w="988" w:type="dxa"/>
            <w:shd w:val="clear" w:color="auto" w:fill="FFFFFF"/>
            <w:vAlign w:val="center"/>
          </w:tcPr>
          <w:p w14:paraId="596F476C" w14:textId="77777777" w:rsidR="00C44E26" w:rsidRPr="00654247" w:rsidRDefault="00C44E26" w:rsidP="00C44E26">
            <w:pPr>
              <w:numPr>
                <w:ilvl w:val="0"/>
                <w:numId w:val="17"/>
              </w:numPr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1D13D19A" w14:textId="35AB5594" w:rsidR="00C44E26" w:rsidRPr="00654247" w:rsidRDefault="00C44E26" w:rsidP="00C44E26">
            <w:pPr>
              <w:spacing w:line="240" w:lineRule="auto"/>
              <w:jc w:val="both"/>
              <w:rPr>
                <w:szCs w:val="20"/>
                <w:lang w:eastAsia="sl-SI"/>
              </w:rPr>
            </w:pPr>
            <w:r w:rsidRPr="00654247">
              <w:rPr>
                <w:szCs w:val="20"/>
                <w:lang w:eastAsia="sl-SI"/>
              </w:rPr>
              <w:t xml:space="preserve">Konstrukcija </w:t>
            </w:r>
            <w:r>
              <w:rPr>
                <w:szCs w:val="20"/>
                <w:lang w:eastAsia="sl-SI"/>
              </w:rPr>
              <w:t>KMN</w:t>
            </w:r>
            <w:r w:rsidRPr="00654247">
              <w:rPr>
                <w:szCs w:val="20"/>
                <w:lang w:eastAsia="sl-SI"/>
              </w:rPr>
              <w:t xml:space="preserve"> mora zagotavljati (odprtine, pritrdišča oz. mesta vgradnje opreme ipd.) vodotesnost ter prav tako zagotavljati odvod kondenzata. Zagotovljeno mora biti tudi ustrezno prezračevanje </w:t>
            </w:r>
            <w:r>
              <w:rPr>
                <w:szCs w:val="20"/>
                <w:lang w:eastAsia="sl-SI"/>
              </w:rPr>
              <w:t>KMN</w:t>
            </w:r>
            <w:r w:rsidRPr="00654247">
              <w:rPr>
                <w:szCs w:val="20"/>
                <w:lang w:eastAsia="sl-SI"/>
              </w:rPr>
              <w:t xml:space="preserve">. 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235241811"/>
            <w:placeholder>
              <w:docPart w:val="35A0926966F8434BA54A90FBF4834A9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1C5CD2D8" w14:textId="34C7B391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189811847"/>
            <w:placeholder>
              <w:docPart w:val="103B8C97A9F04F00A11C23FE61BCABC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2811E148" w14:textId="7667E1D2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0EBCD66E" w14:textId="77777777" w:rsidTr="00B55C16">
        <w:trPr>
          <w:trHeight w:val="1272"/>
        </w:trPr>
        <w:tc>
          <w:tcPr>
            <w:tcW w:w="988" w:type="dxa"/>
            <w:shd w:val="clear" w:color="auto" w:fill="FFFFFF"/>
            <w:vAlign w:val="center"/>
          </w:tcPr>
          <w:p w14:paraId="7B309EAE" w14:textId="77777777" w:rsidR="00C44E26" w:rsidRPr="00654247" w:rsidRDefault="00C44E26" w:rsidP="00C44E26">
            <w:pPr>
              <w:numPr>
                <w:ilvl w:val="0"/>
                <w:numId w:val="17"/>
              </w:numPr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13446902" w14:textId="5628DA3C" w:rsidR="00C44E26" w:rsidRPr="00654247" w:rsidRDefault="00C44E26" w:rsidP="00C44E26">
            <w:pPr>
              <w:spacing w:line="240" w:lineRule="auto"/>
              <w:jc w:val="both"/>
              <w:rPr>
                <w:szCs w:val="20"/>
                <w:lang w:eastAsia="sl-SI"/>
              </w:rPr>
            </w:pPr>
            <w:r w:rsidRPr="00654247">
              <w:rPr>
                <w:color w:val="000000"/>
                <w:szCs w:val="20"/>
                <w:lang w:eastAsia="sl-SI"/>
              </w:rPr>
              <w:t xml:space="preserve">Namestitev naprav in ostale opreme, ki prodira v zunanjo steno </w:t>
            </w:r>
            <w:r>
              <w:rPr>
                <w:color w:val="000000"/>
                <w:szCs w:val="20"/>
                <w:lang w:eastAsia="sl-SI"/>
              </w:rPr>
              <w:t>KMN</w:t>
            </w:r>
            <w:r w:rsidRPr="00654247">
              <w:rPr>
                <w:color w:val="000000"/>
                <w:szCs w:val="20"/>
                <w:lang w:eastAsia="sl-SI"/>
              </w:rPr>
              <w:t xml:space="preserve">, je treba izvesti tako, da lahko vzdrži neposreden curek vode in pa tudi morebitno kopičenje vode, ki jo povzroči konfiguracija mesta namestitve opreme oz. preboja </w:t>
            </w:r>
            <w:r>
              <w:rPr>
                <w:color w:val="000000"/>
                <w:szCs w:val="20"/>
                <w:lang w:eastAsia="sl-SI"/>
              </w:rPr>
              <w:t>KMN</w:t>
            </w:r>
            <w:r w:rsidRPr="00654247">
              <w:rPr>
                <w:color w:val="000000"/>
                <w:szCs w:val="20"/>
                <w:lang w:eastAsia="sl-SI"/>
              </w:rPr>
              <w:t xml:space="preserve">. Odtok kondenzata mora biti pravilno izdelan in ne sme v nobenem primeru prihajati do prepuščanja oz. razlitja v notranjost </w:t>
            </w:r>
            <w:r>
              <w:rPr>
                <w:color w:val="000000"/>
                <w:szCs w:val="20"/>
                <w:lang w:eastAsia="sl-SI"/>
              </w:rPr>
              <w:t>KMN</w:t>
            </w:r>
            <w:r w:rsidRPr="00654247">
              <w:rPr>
                <w:color w:val="000000"/>
                <w:szCs w:val="20"/>
                <w:lang w:eastAsia="sl-SI"/>
              </w:rPr>
              <w:t xml:space="preserve"> oz. v same sestavne elemente </w:t>
            </w:r>
            <w:r>
              <w:rPr>
                <w:color w:val="000000"/>
                <w:szCs w:val="20"/>
                <w:lang w:eastAsia="sl-SI"/>
              </w:rPr>
              <w:t>KMN</w:t>
            </w:r>
            <w:r w:rsidRPr="00654247">
              <w:rPr>
                <w:color w:val="000000"/>
                <w:szCs w:val="20"/>
                <w:lang w:eastAsia="sl-SI"/>
              </w:rPr>
              <w:t xml:space="preserve"> (stene, pod, streha idr.).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2099903028"/>
            <w:placeholder>
              <w:docPart w:val="8D8473123A9B4E7F92A4070FC31D602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427D2581" w14:textId="6FD031D0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1084749388"/>
            <w:placeholder>
              <w:docPart w:val="E868EA22FE7143848BD8C6226F6FF15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6D73CE43" w14:textId="6DE764BC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0BDA9B45" w14:textId="77777777" w:rsidTr="00B55C16">
        <w:trPr>
          <w:trHeight w:val="138"/>
        </w:trPr>
        <w:tc>
          <w:tcPr>
            <w:tcW w:w="988" w:type="dxa"/>
            <w:shd w:val="clear" w:color="auto" w:fill="FFFFFF"/>
            <w:vAlign w:val="center"/>
          </w:tcPr>
          <w:p w14:paraId="7D7AF7A0" w14:textId="77777777" w:rsidR="00C44E26" w:rsidRPr="00654247" w:rsidRDefault="00C44E26" w:rsidP="00C44E26">
            <w:pPr>
              <w:numPr>
                <w:ilvl w:val="0"/>
                <w:numId w:val="17"/>
              </w:numPr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717AA1C5" w14:textId="1BCEF82C" w:rsidR="00C44E26" w:rsidRPr="00654247" w:rsidRDefault="00C44E26" w:rsidP="00C44E26">
            <w:pPr>
              <w:spacing w:line="240" w:lineRule="auto"/>
              <w:jc w:val="both"/>
              <w:rPr>
                <w:color w:val="000000"/>
                <w:szCs w:val="20"/>
                <w:lang w:eastAsia="sl-SI"/>
              </w:rPr>
            </w:pPr>
            <w:r>
              <w:rPr>
                <w:color w:val="000000"/>
                <w:szCs w:val="20"/>
                <w:lang w:eastAsia="sl-SI"/>
              </w:rPr>
              <w:t>KMN</w:t>
            </w:r>
            <w:r w:rsidRPr="00654247">
              <w:rPr>
                <w:color w:val="000000"/>
                <w:szCs w:val="20"/>
                <w:lang w:eastAsia="sl-SI"/>
              </w:rPr>
              <w:t xml:space="preserve"> in vsi vgrajeni energetski priključki morajo biti ustrezno ozemljeni z ozemljitveno sondo.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1471664476"/>
            <w:placeholder>
              <w:docPart w:val="4E3070A4EBB84DF497EF1CA6C2DAF52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089CEB18" w14:textId="2169DE35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1907595553"/>
            <w:placeholder>
              <w:docPart w:val="AADC4D8FCA7E452ABCE9B4BC5FC6086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4F3A54F8" w14:textId="24867746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00B12671" w14:textId="77777777" w:rsidTr="00B55C16">
        <w:trPr>
          <w:trHeight w:val="311"/>
        </w:trPr>
        <w:tc>
          <w:tcPr>
            <w:tcW w:w="988" w:type="dxa"/>
            <w:shd w:val="clear" w:color="auto" w:fill="FFFFFF"/>
            <w:vAlign w:val="center"/>
          </w:tcPr>
          <w:p w14:paraId="5C834C21" w14:textId="77777777" w:rsidR="00C44E26" w:rsidRPr="00654247" w:rsidRDefault="00C44E26" w:rsidP="00C44E26">
            <w:pPr>
              <w:numPr>
                <w:ilvl w:val="0"/>
                <w:numId w:val="17"/>
              </w:numPr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340C7251" w14:textId="27D68F87" w:rsidR="00C44E26" w:rsidRPr="00654247" w:rsidRDefault="00C44E26" w:rsidP="00C44E26">
            <w:pPr>
              <w:spacing w:line="240" w:lineRule="auto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 xml:space="preserve">Pri oblikovanju konstrukcijske rešitve notranje opreme </w:t>
            </w:r>
            <w:r>
              <w:rPr>
                <w:szCs w:val="20"/>
              </w:rPr>
              <w:t>KMN</w:t>
            </w:r>
            <w:r w:rsidRPr="00654247">
              <w:rPr>
                <w:szCs w:val="20"/>
              </w:rPr>
              <w:t xml:space="preserve"> dobavitelj zagotovi, da vsa vgrajena oz. nameščena oprema v </w:t>
            </w:r>
            <w:r>
              <w:rPr>
                <w:szCs w:val="20"/>
              </w:rPr>
              <w:t>KMN</w:t>
            </w:r>
            <w:r w:rsidRPr="00654247">
              <w:rPr>
                <w:szCs w:val="20"/>
              </w:rPr>
              <w:t xml:space="preserve"> ustrezno vgrajena oz. pritrjena (vgradni prostori, pritrdišča, zatezni trakovi ipd.), da pri manipulaciji </w:t>
            </w:r>
            <w:r>
              <w:rPr>
                <w:szCs w:val="20"/>
              </w:rPr>
              <w:t>KMN</w:t>
            </w:r>
            <w:r w:rsidRPr="00654247">
              <w:rPr>
                <w:szCs w:val="20"/>
              </w:rPr>
              <w:t xml:space="preserve"> ne prihaja do nenamernega premikanja le-te.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23094772"/>
            <w:placeholder>
              <w:docPart w:val="F9D738983A654B8BB9163DD3E6CE303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5C8A6F95" w14:textId="6BC58179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370812525"/>
            <w:placeholder>
              <w:docPart w:val="D37ACBF377394B4BBBCB187F1E5D752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5D00BF20" w14:textId="4DA5ECC4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588050B5" w14:textId="77777777" w:rsidTr="00B55C16">
        <w:trPr>
          <w:trHeight w:val="436"/>
        </w:trPr>
        <w:tc>
          <w:tcPr>
            <w:tcW w:w="988" w:type="dxa"/>
            <w:shd w:val="clear" w:color="auto" w:fill="FFFFFF"/>
            <w:vAlign w:val="center"/>
          </w:tcPr>
          <w:p w14:paraId="271C5B2C" w14:textId="77777777" w:rsidR="00C44E26" w:rsidRPr="00654247" w:rsidRDefault="00C44E26" w:rsidP="00C44E26">
            <w:pPr>
              <w:numPr>
                <w:ilvl w:val="0"/>
                <w:numId w:val="17"/>
              </w:numPr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05E28194" w14:textId="5A691BEE" w:rsidR="00C44E26" w:rsidRPr="00654247" w:rsidRDefault="00C44E26" w:rsidP="00C44E26">
            <w:pPr>
              <w:spacing w:line="240" w:lineRule="auto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 xml:space="preserve">Oprema nameščena v </w:t>
            </w:r>
            <w:r>
              <w:rPr>
                <w:szCs w:val="20"/>
              </w:rPr>
              <w:t>KMN</w:t>
            </w:r>
            <w:r w:rsidRPr="00654247">
              <w:rPr>
                <w:szCs w:val="20"/>
              </w:rPr>
              <w:t xml:space="preserve"> mora biti  ustrezno označena (s tablicami oz. obstojnimi nalepkami) v slovenskem jeziku; prav tako mora biti izdelan seznam vgrajene opreme </w:t>
            </w:r>
            <w:r>
              <w:rPr>
                <w:szCs w:val="20"/>
              </w:rPr>
              <w:t>v posameznem boksu.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1643565664"/>
            <w:placeholder>
              <w:docPart w:val="ACE4192464264A85ADEEC84C4BE822F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5D91BA88" w14:textId="32A2C7FA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1811165856"/>
            <w:placeholder>
              <w:docPart w:val="C3A5780BC17941DAAEC1CD693BD802E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3A5B3801" w14:textId="28194EE4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46EED607" w14:textId="77777777" w:rsidTr="00B55C16">
        <w:trPr>
          <w:trHeight w:val="50"/>
        </w:trPr>
        <w:tc>
          <w:tcPr>
            <w:tcW w:w="988" w:type="dxa"/>
            <w:shd w:val="clear" w:color="auto" w:fill="FFFFFF"/>
            <w:vAlign w:val="center"/>
          </w:tcPr>
          <w:p w14:paraId="4DA5217F" w14:textId="77777777" w:rsidR="00C44E26" w:rsidRPr="00654247" w:rsidRDefault="00C44E26" w:rsidP="00C44E26">
            <w:pPr>
              <w:numPr>
                <w:ilvl w:val="0"/>
                <w:numId w:val="17"/>
              </w:numPr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5302D4A3" w14:textId="14016A47" w:rsidR="00C44E26" w:rsidRPr="00654247" w:rsidRDefault="00C44E26" w:rsidP="00C44E26">
            <w:pPr>
              <w:spacing w:line="240" w:lineRule="auto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 xml:space="preserve">Barva zunanjosti </w:t>
            </w:r>
            <w:r>
              <w:rPr>
                <w:szCs w:val="20"/>
              </w:rPr>
              <w:t>KMN</w:t>
            </w:r>
            <w:r w:rsidRPr="00654247">
              <w:rPr>
                <w:szCs w:val="20"/>
              </w:rPr>
              <w:t xml:space="preserve"> je modra, RAL 5017.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1368440772"/>
            <w:placeholder>
              <w:docPart w:val="3CC268BFEB6C4E7BAB601FDAC0F8CA2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2EA44057" w14:textId="129D6D89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1867894684"/>
            <w:placeholder>
              <w:docPart w:val="2E7D6F64E5AB422F93B9CD7A8E35A19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6C59AA80" w14:textId="672D9F93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2F19BFB4" w14:textId="77777777" w:rsidTr="00B55C16">
        <w:trPr>
          <w:trHeight w:val="134"/>
        </w:trPr>
        <w:tc>
          <w:tcPr>
            <w:tcW w:w="988" w:type="dxa"/>
            <w:shd w:val="clear" w:color="auto" w:fill="FFFFFF"/>
            <w:vAlign w:val="center"/>
          </w:tcPr>
          <w:p w14:paraId="5395A92D" w14:textId="77777777" w:rsidR="00C44E26" w:rsidRPr="00654247" w:rsidRDefault="00C44E26" w:rsidP="00C44E26">
            <w:pPr>
              <w:numPr>
                <w:ilvl w:val="0"/>
                <w:numId w:val="17"/>
              </w:numPr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2F880CFF" w14:textId="3A844485" w:rsidR="00C44E26" w:rsidRPr="00654247" w:rsidRDefault="00C44E26" w:rsidP="00C44E26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KMN</w:t>
            </w:r>
            <w:r w:rsidRPr="00654247">
              <w:rPr>
                <w:szCs w:val="20"/>
              </w:rPr>
              <w:t xml:space="preserve"> mora biti opremljen s predpisano grafično opremo v skladu s Pravilnikom o registraciji in označevanju vozil, zrakoplovov in vodnih plovil Ministrstva za obrambo (Uradni list RS št. 58/2019) ter ustrezati veljavni prometni zakonodaji in homologacijskim predpisom.</w:t>
            </w:r>
          </w:p>
          <w:p w14:paraId="116770D3" w14:textId="63E53435" w:rsidR="00C44E26" w:rsidRPr="00654247" w:rsidRDefault="00C44E26" w:rsidP="00C44E26">
            <w:pPr>
              <w:spacing w:line="240" w:lineRule="auto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>Končno grafično podobo K</w:t>
            </w:r>
            <w:r>
              <w:rPr>
                <w:szCs w:val="20"/>
              </w:rPr>
              <w:t>MN</w:t>
            </w:r>
            <w:r w:rsidRPr="00654247">
              <w:rPr>
                <w:szCs w:val="20"/>
              </w:rPr>
              <w:t xml:space="preserve"> potrdi naročnik pred končno izvedbo </w:t>
            </w:r>
            <w:r>
              <w:rPr>
                <w:szCs w:val="20"/>
              </w:rPr>
              <w:t>KMN</w:t>
            </w:r>
            <w:r w:rsidRPr="00654247">
              <w:rPr>
                <w:szCs w:val="20"/>
              </w:rPr>
              <w:t>, na podlagi grafičnega predloga dobavitelja.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917013611"/>
            <w:placeholder>
              <w:docPart w:val="6F878BB8F2744899AA4DAABAFC1AE2E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48600E7E" w14:textId="380078D6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1721164090"/>
            <w:placeholder>
              <w:docPart w:val="186698E785EF422FB0C08A4226E8699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59C9D5BE" w14:textId="08F8DB15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C44E26" w:rsidRPr="00654247" w14:paraId="3B004547" w14:textId="77777777" w:rsidTr="00B55C16">
        <w:trPr>
          <w:trHeight w:val="422"/>
        </w:trPr>
        <w:tc>
          <w:tcPr>
            <w:tcW w:w="988" w:type="dxa"/>
            <w:shd w:val="clear" w:color="auto" w:fill="FFFFFF"/>
            <w:vAlign w:val="center"/>
          </w:tcPr>
          <w:p w14:paraId="09DC2287" w14:textId="77777777" w:rsidR="00C44E26" w:rsidRPr="00654247" w:rsidRDefault="00C44E26" w:rsidP="00C44E26">
            <w:pPr>
              <w:numPr>
                <w:ilvl w:val="0"/>
                <w:numId w:val="17"/>
              </w:numPr>
              <w:jc w:val="center"/>
              <w:rPr>
                <w:szCs w:val="20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5D25491E" w14:textId="309F25CD" w:rsidR="00C44E26" w:rsidRPr="00D4292C" w:rsidRDefault="00C44E26" w:rsidP="00C44E26">
            <w:pPr>
              <w:spacing w:line="240" w:lineRule="auto"/>
              <w:jc w:val="both"/>
              <w:rPr>
                <w:szCs w:val="20"/>
              </w:rPr>
            </w:pPr>
            <w:r w:rsidRPr="00D4292C">
              <w:rPr>
                <w:szCs w:val="20"/>
              </w:rPr>
              <w:t xml:space="preserve">Konstrukcijska trdnost KMN ter stabilnost vgrajene opreme v KMN mora ustrezati </w:t>
            </w:r>
            <w:r>
              <w:rPr>
                <w:szCs w:val="20"/>
              </w:rPr>
              <w:t xml:space="preserve">pogojem </w:t>
            </w:r>
            <w:r w:rsidRPr="00D4292C">
              <w:rPr>
                <w:szCs w:val="20"/>
              </w:rPr>
              <w:t>manipulacij</w:t>
            </w:r>
            <w:r>
              <w:rPr>
                <w:szCs w:val="20"/>
              </w:rPr>
              <w:t xml:space="preserve">e </w:t>
            </w:r>
            <w:r w:rsidRPr="00D4292C">
              <w:rPr>
                <w:szCs w:val="20"/>
              </w:rPr>
              <w:t xml:space="preserve">PMN (prevoz,  nalaganje in razlaganje ob montaži/demontaži). 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733511167"/>
            <w:placeholder>
              <w:docPart w:val="43727DACD0FA46E8BBC5DE3AF84BE50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14:paraId="2512FD6D" w14:textId="2CF7B9D7" w:rsidR="00C44E26" w:rsidRPr="00275167" w:rsidRDefault="00C44E26" w:rsidP="00C44E26">
                <w:pPr>
                  <w:spacing w:line="240" w:lineRule="auto"/>
                  <w:rPr>
                    <w:b/>
                    <w:iCs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221135918"/>
            <w:placeholder>
              <w:docPart w:val="C17B561A2247499B92167AD157F7F2B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14:paraId="2C1BA11B" w14:textId="0B1E3692" w:rsidR="00C44E26" w:rsidRPr="00275167" w:rsidRDefault="00C44E26" w:rsidP="00C44E26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</w:tbl>
    <w:p w14:paraId="146E7EAD" w14:textId="77777777" w:rsidR="003F048F" w:rsidRPr="00654247" w:rsidRDefault="003F048F" w:rsidP="003F048F">
      <w:pPr>
        <w:autoSpaceDE w:val="0"/>
        <w:autoSpaceDN w:val="0"/>
        <w:adjustRightInd w:val="0"/>
        <w:spacing w:line="240" w:lineRule="auto"/>
        <w:jc w:val="both"/>
        <w:rPr>
          <w:b/>
          <w:sz w:val="22"/>
          <w:szCs w:val="22"/>
        </w:rPr>
      </w:pPr>
    </w:p>
    <w:p w14:paraId="03405CAB" w14:textId="77777777" w:rsidR="00DA0E8F" w:rsidRPr="00654247" w:rsidRDefault="00DA0E8F" w:rsidP="00DA0E8F">
      <w:pPr>
        <w:autoSpaceDE w:val="0"/>
        <w:autoSpaceDN w:val="0"/>
        <w:adjustRightInd w:val="0"/>
        <w:spacing w:line="240" w:lineRule="auto"/>
        <w:jc w:val="both"/>
        <w:rPr>
          <w:b/>
          <w:sz w:val="22"/>
          <w:szCs w:val="22"/>
        </w:rPr>
      </w:pPr>
    </w:p>
    <w:p w14:paraId="572FC30B" w14:textId="77777777" w:rsidR="00DA0E8F" w:rsidRPr="00654247" w:rsidRDefault="00DA0E8F" w:rsidP="00DA0E8F">
      <w:pPr>
        <w:spacing w:after="100" w:line="240" w:lineRule="auto"/>
        <w:jc w:val="both"/>
        <w:rPr>
          <w:b/>
          <w:i/>
          <w:szCs w:val="20"/>
        </w:rPr>
      </w:pPr>
      <w:r w:rsidRPr="00654247">
        <w:rPr>
          <w:b/>
          <w:i/>
          <w:szCs w:val="20"/>
          <w:u w:val="single"/>
        </w:rPr>
        <w:t>Pomembno:</w:t>
      </w:r>
      <w:r w:rsidRPr="00654247">
        <w:rPr>
          <w:b/>
          <w:i/>
          <w:szCs w:val="20"/>
        </w:rPr>
        <w:t xml:space="preserve"> </w:t>
      </w:r>
    </w:p>
    <w:p w14:paraId="5E5A5C4E" w14:textId="77777777" w:rsidR="00DA0E8F" w:rsidRPr="00654247" w:rsidRDefault="00DA0E8F" w:rsidP="00FA1146">
      <w:pPr>
        <w:pStyle w:val="Odstavekseznama"/>
        <w:numPr>
          <w:ilvl w:val="0"/>
          <w:numId w:val="21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654247">
        <w:rPr>
          <w:rFonts w:ascii="Arial" w:hAnsi="Arial" w:cs="Arial"/>
          <w:i/>
          <w:sz w:val="20"/>
          <w:szCs w:val="20"/>
        </w:rPr>
        <w:lastRenderedPageBreak/>
        <w:t xml:space="preserve">V posameznih točkah tehničnih specifikacij, kjer je navedeno »v skladu s standardom ali predpisom« (npr. DIN, ISO, …..) mora ponudnik v tabeli navesti odgovor »DA«, če ponujeno blago izpolnjuje zahtevo naročnika. </w:t>
      </w:r>
    </w:p>
    <w:p w14:paraId="4B940EFA" w14:textId="77777777" w:rsidR="00DA0E8F" w:rsidRPr="00654247" w:rsidRDefault="00DA0E8F" w:rsidP="00FA1146">
      <w:pPr>
        <w:pStyle w:val="Odstavekseznama"/>
        <w:numPr>
          <w:ilvl w:val="0"/>
          <w:numId w:val="21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654247">
        <w:rPr>
          <w:rFonts w:ascii="Arial" w:hAnsi="Arial" w:cs="Arial"/>
          <w:i/>
          <w:sz w:val="20"/>
          <w:szCs w:val="20"/>
        </w:rPr>
        <w:t xml:space="preserve">Dokazila oziroma ustrezna potrdila (certifikate, homologacijo, …) je izbrani dobavitelj dolžan dostaviti ob dobavi blaga, njihovo ustreznost ter skladnost blaga z dokazili pa se bo preverjalo na kakovostnem in količinskem prevzemu blaga. </w:t>
      </w:r>
    </w:p>
    <w:p w14:paraId="0A0F6337" w14:textId="77777777" w:rsidR="00DA0E8F" w:rsidRPr="00654247" w:rsidRDefault="00DA0E8F" w:rsidP="00FA1146">
      <w:pPr>
        <w:pStyle w:val="Odstavekseznama"/>
        <w:numPr>
          <w:ilvl w:val="0"/>
          <w:numId w:val="21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654247">
        <w:rPr>
          <w:rFonts w:ascii="Arial" w:hAnsi="Arial" w:cs="Arial"/>
          <w:i/>
          <w:sz w:val="20"/>
          <w:szCs w:val="20"/>
        </w:rPr>
        <w:t>V kolikor ponudnik posamezna dokazila poseduje že v fazi priprave ponudbe, lahko le te predloži kot priloge k ponudbi.</w:t>
      </w:r>
    </w:p>
    <w:p w14:paraId="0B5DF905" w14:textId="77777777" w:rsidR="00DA0E8F" w:rsidRPr="00654247" w:rsidRDefault="00DA0E8F" w:rsidP="00DA0E8F">
      <w:pPr>
        <w:autoSpaceDE w:val="0"/>
        <w:autoSpaceDN w:val="0"/>
        <w:adjustRightInd w:val="0"/>
        <w:spacing w:line="240" w:lineRule="auto"/>
        <w:jc w:val="both"/>
        <w:rPr>
          <w:i/>
          <w:szCs w:val="20"/>
          <w:u w:val="single"/>
        </w:rPr>
      </w:pPr>
    </w:p>
    <w:p w14:paraId="2F26E599" w14:textId="77777777" w:rsidR="00DA0E8F" w:rsidRPr="00654247" w:rsidRDefault="00DA0E8F" w:rsidP="00DA0E8F">
      <w:pPr>
        <w:autoSpaceDE w:val="0"/>
        <w:autoSpaceDN w:val="0"/>
        <w:adjustRightInd w:val="0"/>
        <w:spacing w:line="240" w:lineRule="auto"/>
        <w:jc w:val="both"/>
        <w:rPr>
          <w:i/>
          <w:szCs w:val="20"/>
        </w:rPr>
      </w:pPr>
      <w:r w:rsidRPr="00654247">
        <w:rPr>
          <w:i/>
          <w:szCs w:val="20"/>
          <w:u w:val="single"/>
        </w:rPr>
        <w:t>Priloga:</w:t>
      </w:r>
      <w:r w:rsidRPr="00654247">
        <w:rPr>
          <w:i/>
          <w:szCs w:val="20"/>
        </w:rPr>
        <w:t xml:space="preserve"> </w:t>
      </w:r>
    </w:p>
    <w:p w14:paraId="0242DB94" w14:textId="5329D040" w:rsidR="00DA0E8F" w:rsidRPr="00917927" w:rsidRDefault="00DA0E8F" w:rsidP="00FA1146">
      <w:pPr>
        <w:pStyle w:val="Odstavekseznama"/>
        <w:numPr>
          <w:ilvl w:val="0"/>
          <w:numId w:val="20"/>
        </w:numPr>
        <w:autoSpaceDE w:val="0"/>
        <w:autoSpaceDN w:val="0"/>
        <w:adjustRightInd w:val="0"/>
        <w:ind w:left="567" w:hanging="283"/>
        <w:jc w:val="both"/>
        <w:rPr>
          <w:i/>
          <w:sz w:val="22"/>
          <w:szCs w:val="22"/>
          <w:lang w:eastAsia="sl-SI"/>
        </w:rPr>
      </w:pPr>
      <w:proofErr w:type="spellStart"/>
      <w:r w:rsidRPr="00917927">
        <w:rPr>
          <w:rFonts w:ascii="Arial" w:hAnsi="Arial" w:cs="Arial"/>
          <w:i/>
          <w:sz w:val="20"/>
          <w:szCs w:val="20"/>
        </w:rPr>
        <w:t>PRILOG</w:t>
      </w:r>
      <w:r w:rsidR="00D1623E">
        <w:rPr>
          <w:rFonts w:ascii="Arial" w:hAnsi="Arial" w:cs="Arial"/>
          <w:i/>
          <w:sz w:val="20"/>
          <w:szCs w:val="20"/>
        </w:rPr>
        <w:t>A</w:t>
      </w:r>
      <w:r w:rsidRPr="00917927">
        <w:rPr>
          <w:rFonts w:ascii="Arial" w:hAnsi="Arial" w:cs="Arial"/>
          <w:i/>
          <w:sz w:val="20"/>
          <w:szCs w:val="20"/>
        </w:rPr>
        <w:t>_</w:t>
      </w:r>
      <w:r w:rsidR="00D1623E">
        <w:rPr>
          <w:rFonts w:ascii="Arial" w:hAnsi="Arial" w:cs="Arial"/>
          <w:i/>
          <w:sz w:val="20"/>
          <w:szCs w:val="20"/>
        </w:rPr>
        <w:t>Seznam</w:t>
      </w:r>
      <w:proofErr w:type="spellEnd"/>
      <w:r w:rsidR="00D1623E">
        <w:rPr>
          <w:rFonts w:ascii="Arial" w:hAnsi="Arial" w:cs="Arial"/>
          <w:i/>
          <w:sz w:val="20"/>
          <w:szCs w:val="20"/>
        </w:rPr>
        <w:t xml:space="preserve"> </w:t>
      </w:r>
      <w:r w:rsidRPr="00917927">
        <w:rPr>
          <w:rFonts w:ascii="Arial" w:hAnsi="Arial" w:cs="Arial"/>
          <w:i/>
          <w:sz w:val="20"/>
          <w:szCs w:val="20"/>
        </w:rPr>
        <w:t>opreme PMN</w:t>
      </w:r>
      <w:r w:rsidR="00D1623E">
        <w:rPr>
          <w:rFonts w:ascii="Arial" w:hAnsi="Arial" w:cs="Arial"/>
          <w:i/>
          <w:sz w:val="20"/>
          <w:szCs w:val="20"/>
        </w:rPr>
        <w:t>.xlsx</w:t>
      </w:r>
      <w:r w:rsidRPr="00917927">
        <w:rPr>
          <w:rFonts w:ascii="Arial" w:hAnsi="Arial" w:cs="Arial"/>
          <w:i/>
          <w:sz w:val="20"/>
          <w:szCs w:val="20"/>
        </w:rPr>
        <w:t xml:space="preserve"> (Excelova preglednica)</w:t>
      </w:r>
    </w:p>
    <w:p w14:paraId="6DFE6A11" w14:textId="77777777" w:rsidR="003F048F" w:rsidRDefault="003F048F" w:rsidP="003F048F">
      <w:pPr>
        <w:spacing w:line="259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5438095B" w14:textId="6F56AEB5" w:rsidR="003F048F" w:rsidRPr="00DB613B" w:rsidRDefault="003F048F" w:rsidP="003F048F">
      <w:pPr>
        <w:rPr>
          <w:sz w:val="22"/>
          <w:szCs w:val="22"/>
        </w:rPr>
      </w:pPr>
      <w:r w:rsidRPr="00895371">
        <w:rPr>
          <w:b/>
          <w:sz w:val="22"/>
          <w:szCs w:val="22"/>
        </w:rPr>
        <w:lastRenderedPageBreak/>
        <w:t>Dokumentacija ob ponudbi in ob dobavi blaga</w:t>
      </w:r>
      <w:r>
        <w:rPr>
          <w:b/>
          <w:sz w:val="22"/>
          <w:szCs w:val="22"/>
        </w:rPr>
        <w:t>:</w:t>
      </w:r>
    </w:p>
    <w:p w14:paraId="04CBD994" w14:textId="77777777" w:rsidR="003F048F" w:rsidRPr="00BA0F4B" w:rsidRDefault="003F048F" w:rsidP="003F048F">
      <w:pPr>
        <w:tabs>
          <w:tab w:val="left" w:pos="486"/>
        </w:tabs>
        <w:rPr>
          <w:szCs w:val="20"/>
        </w:rPr>
      </w:pPr>
      <w:r w:rsidRPr="00BA0F4B">
        <w:rPr>
          <w:szCs w:val="20"/>
        </w:rPr>
        <w:tab/>
      </w:r>
    </w:p>
    <w:tbl>
      <w:tblPr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9072"/>
        <w:gridCol w:w="1984"/>
        <w:gridCol w:w="2694"/>
      </w:tblGrid>
      <w:tr w:rsidR="00DC7199" w14:paraId="0FFB21D8" w14:textId="77777777" w:rsidTr="00DC7199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B66BD5D" w14:textId="77777777" w:rsidR="00DC7199" w:rsidRPr="00F50A1B" w:rsidRDefault="00DC7199" w:rsidP="00650317">
            <w:pPr>
              <w:rPr>
                <w:b/>
                <w:i/>
              </w:rPr>
            </w:pPr>
            <w:proofErr w:type="spellStart"/>
            <w:r w:rsidRPr="00F50A1B">
              <w:rPr>
                <w:b/>
                <w:i/>
              </w:rPr>
              <w:t>Zap</w:t>
            </w:r>
            <w:proofErr w:type="spellEnd"/>
            <w:r w:rsidRPr="00F50A1B">
              <w:rPr>
                <w:b/>
                <w:i/>
              </w:rPr>
              <w:t>. št.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7B4DE9" w14:textId="77777777" w:rsidR="00DC7199" w:rsidRPr="00F50A1B" w:rsidRDefault="00DC7199" w:rsidP="00650317">
            <w:pPr>
              <w:spacing w:line="240" w:lineRule="auto"/>
              <w:ind w:left="34"/>
              <w:rPr>
                <w:b/>
                <w:i/>
                <w:szCs w:val="20"/>
              </w:rPr>
            </w:pPr>
            <w:r w:rsidRPr="00F50A1B">
              <w:rPr>
                <w:b/>
                <w:i/>
                <w:szCs w:val="20"/>
              </w:rPr>
              <w:t>Zahteve naročnika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868B52B" w14:textId="77777777" w:rsidR="00DC7199" w:rsidRPr="00F50A1B" w:rsidRDefault="00DC7199" w:rsidP="00650317">
            <w:pPr>
              <w:rPr>
                <w:b/>
                <w:i/>
                <w:iCs/>
                <w:szCs w:val="20"/>
              </w:rPr>
            </w:pPr>
            <w:r w:rsidRPr="00F50A1B">
              <w:rPr>
                <w:b/>
                <w:i/>
                <w:iCs/>
                <w:szCs w:val="20"/>
              </w:rPr>
              <w:t>OBVEZEN odgovor  -  DA/NE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46BEAF9" w14:textId="77777777" w:rsidR="00DC7199" w:rsidRPr="00F50A1B" w:rsidRDefault="00DC7199" w:rsidP="00DC7199">
            <w:pPr>
              <w:ind w:left="63"/>
              <w:rPr>
                <w:b/>
                <w:i/>
                <w:iCs/>
                <w:szCs w:val="20"/>
              </w:rPr>
            </w:pPr>
            <w:r w:rsidRPr="00F50A1B">
              <w:rPr>
                <w:b/>
                <w:i/>
                <w:iCs/>
                <w:szCs w:val="20"/>
              </w:rPr>
              <w:t>Razvidnost odgovora:</w:t>
            </w:r>
          </w:p>
          <w:p w14:paraId="0FDC42CB" w14:textId="5B2208EE" w:rsidR="00DC7199" w:rsidRPr="00F50A1B" w:rsidRDefault="00DC7199" w:rsidP="00DC7199">
            <w:pPr>
              <w:ind w:left="63"/>
              <w:rPr>
                <w:b/>
                <w:i/>
                <w:iCs/>
                <w:szCs w:val="20"/>
              </w:rPr>
            </w:pPr>
            <w:r w:rsidRPr="00F50A1B">
              <w:rPr>
                <w:b/>
                <w:i/>
                <w:iCs/>
                <w:szCs w:val="20"/>
              </w:rPr>
              <w:t>priloga / stran</w:t>
            </w:r>
          </w:p>
        </w:tc>
      </w:tr>
      <w:tr w:rsidR="00DC7199" w14:paraId="10C62094" w14:textId="77777777" w:rsidTr="00DC7199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04E0282" w14:textId="77777777" w:rsidR="00DC7199" w:rsidRPr="00A0275C" w:rsidRDefault="00DC7199" w:rsidP="00650317">
            <w:pPr>
              <w:jc w:val="center"/>
              <w:rPr>
                <w:b/>
              </w:rPr>
            </w:pPr>
            <w:r w:rsidRPr="00A0275C">
              <w:rPr>
                <w:b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BC3010E" w14:textId="77777777" w:rsidR="00DC7199" w:rsidRPr="00A0275C" w:rsidRDefault="00DC7199" w:rsidP="00650317">
            <w:pPr>
              <w:spacing w:line="240" w:lineRule="auto"/>
              <w:ind w:left="34"/>
              <w:jc w:val="center"/>
              <w:rPr>
                <w:b/>
                <w:szCs w:val="20"/>
              </w:rPr>
            </w:pPr>
            <w:r w:rsidRPr="00A0275C">
              <w:rPr>
                <w:b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30C4908" w14:textId="77777777" w:rsidR="00DC7199" w:rsidRPr="00417A81" w:rsidRDefault="00DC7199" w:rsidP="00650317">
            <w:pPr>
              <w:jc w:val="center"/>
              <w:rPr>
                <w:b/>
                <w:i/>
                <w:iCs/>
                <w:szCs w:val="20"/>
              </w:rPr>
            </w:pPr>
            <w:r w:rsidRPr="00417A81">
              <w:rPr>
                <w:b/>
                <w:i/>
                <w:iCs/>
                <w:szCs w:val="20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3063904" w14:textId="75A11C18" w:rsidR="00DC7199" w:rsidRPr="00417A81" w:rsidRDefault="008955FE" w:rsidP="00650317">
            <w:pPr>
              <w:ind w:left="63"/>
              <w:jc w:val="center"/>
              <w:rPr>
                <w:b/>
                <w:i/>
                <w:iCs/>
                <w:szCs w:val="20"/>
              </w:rPr>
            </w:pPr>
            <w:r>
              <w:rPr>
                <w:b/>
                <w:i/>
                <w:iCs/>
                <w:szCs w:val="20"/>
              </w:rPr>
              <w:t>4</w:t>
            </w:r>
          </w:p>
        </w:tc>
      </w:tr>
      <w:tr w:rsidR="00DC7199" w14:paraId="6BCE018D" w14:textId="77777777" w:rsidTr="00DC7199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BDC843E" w14:textId="77777777" w:rsidR="00DC7199" w:rsidRPr="00A0275C" w:rsidRDefault="00DC7199" w:rsidP="00650317">
            <w:pPr>
              <w:jc w:val="center"/>
              <w:rPr>
                <w:b/>
              </w:rPr>
            </w:pPr>
            <w:r w:rsidRPr="00A0275C">
              <w:rPr>
                <w:b/>
              </w:rPr>
              <w:t>1.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5C9F405" w14:textId="77777777" w:rsidR="00DC7199" w:rsidRPr="00AD3744" w:rsidRDefault="00DC7199" w:rsidP="00650317">
            <w:pPr>
              <w:spacing w:line="240" w:lineRule="auto"/>
              <w:ind w:left="34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Dokumentacija </w:t>
            </w:r>
            <w:r w:rsidRPr="00AD3744">
              <w:rPr>
                <w:b/>
                <w:szCs w:val="20"/>
              </w:rPr>
              <w:t>ob predložitvi ponudbe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FA3582E" w14:textId="77777777" w:rsidR="00DC7199" w:rsidRPr="00205BD5" w:rsidRDefault="00DC7199" w:rsidP="00650317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73E4AF2" w14:textId="77777777" w:rsidR="00DC7199" w:rsidRPr="00205BD5" w:rsidRDefault="00DC7199" w:rsidP="00650317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DA0E8F" w14:paraId="31C35878" w14:textId="77777777" w:rsidTr="00E73FE7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1E5DAE" w14:textId="77777777" w:rsidR="00DA0E8F" w:rsidRPr="00CB4387" w:rsidRDefault="00DA0E8F" w:rsidP="00FA1146">
            <w:pPr>
              <w:numPr>
                <w:ilvl w:val="0"/>
                <w:numId w:val="5"/>
              </w:numPr>
              <w:ind w:hanging="691"/>
              <w:jc w:val="center"/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FCC5EE" w14:textId="3375FDE8" w:rsidR="00DA0E8F" w:rsidRPr="00270F43" w:rsidRDefault="00DA0E8F" w:rsidP="00DA0E8F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</w:t>
            </w:r>
            <w:r w:rsidRPr="00EF57E9">
              <w:rPr>
                <w:szCs w:val="20"/>
              </w:rPr>
              <w:t xml:space="preserve">redlog načrta izvedbe </w:t>
            </w:r>
            <w:r>
              <w:rPr>
                <w:szCs w:val="20"/>
              </w:rPr>
              <w:t>PMN s podrobnim tehničnim opisom.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281651784"/>
            <w:placeholder>
              <w:docPart w:val="F8DE2F97719F42B7930DF92270919CA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198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14:paraId="084246FB" w14:textId="06CD2AB8" w:rsidR="00DA0E8F" w:rsidRPr="00D0274D" w:rsidRDefault="00DA0E8F" w:rsidP="00DA0E8F">
                <w:pPr>
                  <w:spacing w:line="240" w:lineRule="auto"/>
                  <w:ind w:left="63"/>
                  <w:rPr>
                    <w:b/>
                    <w:i/>
                    <w:color w:val="FFFFFF" w:themeColor="background1"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847024075"/>
            <w:placeholder>
              <w:docPart w:val="BD1845DD43DE4A66A6FDF242610CE97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69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14:paraId="19461C96" w14:textId="44F78848" w:rsidR="00DA0E8F" w:rsidRPr="00D0274D" w:rsidRDefault="00DA0E8F" w:rsidP="00DA0E8F">
                <w:pPr>
                  <w:spacing w:line="240" w:lineRule="auto"/>
                  <w:ind w:left="63"/>
                  <w:rPr>
                    <w:b/>
                    <w:i/>
                    <w:color w:val="FFFFFF" w:themeColor="background1"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DA0E8F" w14:paraId="013C2E40" w14:textId="77777777" w:rsidTr="00974A7B">
        <w:trPr>
          <w:trHeight w:val="27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25D35B" w14:textId="77777777" w:rsidR="00DA0E8F" w:rsidRPr="00CB4387" w:rsidRDefault="00DA0E8F" w:rsidP="00FA1146">
            <w:pPr>
              <w:numPr>
                <w:ilvl w:val="0"/>
                <w:numId w:val="5"/>
              </w:numPr>
              <w:ind w:hanging="691"/>
              <w:jc w:val="center"/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2A02C7" w14:textId="175281D5" w:rsidR="00DA0E8F" w:rsidRPr="00270F43" w:rsidRDefault="00DA0E8F" w:rsidP="00DA0E8F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</w:t>
            </w:r>
            <w:r w:rsidRPr="00EF57E9">
              <w:rPr>
                <w:szCs w:val="20"/>
              </w:rPr>
              <w:t xml:space="preserve">redlog 3D skice izvedbe </w:t>
            </w:r>
            <w:r>
              <w:rPr>
                <w:szCs w:val="20"/>
              </w:rPr>
              <w:t>PMN z dimenzijami</w:t>
            </w:r>
            <w:r w:rsidR="00E32A25">
              <w:rPr>
                <w:szCs w:val="20"/>
              </w:rPr>
              <w:t xml:space="preserve"> ter</w:t>
            </w:r>
            <w:r w:rsidR="00F659AC">
              <w:rPr>
                <w:szCs w:val="20"/>
              </w:rPr>
              <w:t xml:space="preserve"> </w:t>
            </w:r>
            <w:r w:rsidR="00E32A25">
              <w:rPr>
                <w:szCs w:val="20"/>
              </w:rPr>
              <w:t xml:space="preserve">z </w:t>
            </w:r>
            <w:r w:rsidR="00F659AC" w:rsidRPr="00AD3744">
              <w:rPr>
                <w:szCs w:val="20"/>
              </w:rPr>
              <w:t xml:space="preserve">razporeditvijo </w:t>
            </w:r>
            <w:r w:rsidR="00F659AC" w:rsidRPr="002C04EE">
              <w:rPr>
                <w:szCs w:val="20"/>
              </w:rPr>
              <w:t xml:space="preserve">prostorov, vgrajenih naprav in opreme v </w:t>
            </w:r>
            <w:r w:rsidR="00F659AC">
              <w:rPr>
                <w:szCs w:val="20"/>
              </w:rPr>
              <w:t>PMN</w:t>
            </w:r>
            <w:r>
              <w:rPr>
                <w:szCs w:val="20"/>
              </w:rPr>
              <w:t>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2127996133"/>
            <w:placeholder>
              <w:docPart w:val="C053C9D0485946DCB66306CBC72438D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198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14:paraId="72B97963" w14:textId="2EA474D5" w:rsidR="00DA0E8F" w:rsidRPr="00D0274D" w:rsidRDefault="00DA0E8F" w:rsidP="00DA0E8F">
                <w:pPr>
                  <w:spacing w:line="240" w:lineRule="auto"/>
                  <w:ind w:left="63"/>
                  <w:rPr>
                    <w:i/>
                    <w:color w:val="FFFFFF" w:themeColor="background1"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1737054043"/>
            <w:placeholder>
              <w:docPart w:val="C82566F27F2C401E925EA909F12BCE9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69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14:paraId="5BDB258B" w14:textId="65E4FA1B" w:rsidR="00DA0E8F" w:rsidRPr="00D0274D" w:rsidRDefault="00DA0E8F" w:rsidP="00DA0E8F">
                <w:pPr>
                  <w:spacing w:line="240" w:lineRule="auto"/>
                  <w:ind w:left="63"/>
                  <w:rPr>
                    <w:i/>
                    <w:color w:val="FFFFFF" w:themeColor="background1"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DA0E8F" w14:paraId="0B25FF80" w14:textId="77777777" w:rsidTr="0080542A">
        <w:trPr>
          <w:trHeight w:val="27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C6FE2D" w14:textId="77777777" w:rsidR="00DA0E8F" w:rsidRPr="00CB4387" w:rsidRDefault="00DA0E8F" w:rsidP="00FA1146">
            <w:pPr>
              <w:numPr>
                <w:ilvl w:val="0"/>
                <w:numId w:val="5"/>
              </w:numPr>
              <w:ind w:hanging="691"/>
              <w:jc w:val="center"/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11F5A3" w14:textId="775FFB79" w:rsidR="00DA0E8F" w:rsidRPr="00895371" w:rsidRDefault="00DA0E8F" w:rsidP="00DA0E8F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</w:t>
            </w:r>
            <w:r w:rsidRPr="00186457">
              <w:rPr>
                <w:szCs w:val="20"/>
              </w:rPr>
              <w:t>redlog načrta ožičenja za energe</w:t>
            </w:r>
            <w:r>
              <w:rPr>
                <w:szCs w:val="20"/>
              </w:rPr>
              <w:t>tski del PMN.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1934010683"/>
            <w:placeholder>
              <w:docPart w:val="00FCA13175B441E485BB9BC9EDDD0C7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198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14:paraId="41096C2B" w14:textId="2D0EE87A" w:rsidR="00DA0E8F" w:rsidRPr="00D0274D" w:rsidRDefault="00DA0E8F" w:rsidP="00DA0E8F">
                <w:pPr>
                  <w:spacing w:line="240" w:lineRule="auto"/>
                  <w:ind w:left="63"/>
                  <w:rPr>
                    <w:i/>
                    <w:color w:val="FFFFFF" w:themeColor="background1"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1592383087"/>
            <w:placeholder>
              <w:docPart w:val="41E324DCC6704741B7FAF3C166B4880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69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14:paraId="6958B509" w14:textId="72CF6298" w:rsidR="00DA0E8F" w:rsidRPr="00D0274D" w:rsidRDefault="00DA0E8F" w:rsidP="00DA0E8F">
                <w:pPr>
                  <w:spacing w:line="240" w:lineRule="auto"/>
                  <w:ind w:left="63"/>
                  <w:rPr>
                    <w:i/>
                    <w:color w:val="FFFFFF" w:themeColor="background1"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DA0E8F" w14:paraId="4FBCB675" w14:textId="77777777" w:rsidTr="00D44AAB">
        <w:trPr>
          <w:trHeight w:val="1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C79430" w14:textId="77777777" w:rsidR="00DA0E8F" w:rsidRPr="00CB4387" w:rsidRDefault="00DA0E8F" w:rsidP="00FA1146">
            <w:pPr>
              <w:numPr>
                <w:ilvl w:val="0"/>
                <w:numId w:val="5"/>
              </w:numPr>
              <w:ind w:hanging="691"/>
              <w:jc w:val="center"/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8CC23D" w14:textId="657F3D5C" w:rsidR="00DA0E8F" w:rsidRPr="00895371" w:rsidRDefault="00DA0E8F" w:rsidP="00DA0E8F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I</w:t>
            </w:r>
            <w:r w:rsidRPr="00895371">
              <w:rPr>
                <w:szCs w:val="20"/>
              </w:rPr>
              <w:t xml:space="preserve">zračun teže in statike </w:t>
            </w:r>
            <w:r>
              <w:rPr>
                <w:szCs w:val="20"/>
              </w:rPr>
              <w:t>PMN</w:t>
            </w:r>
            <w:r w:rsidRPr="00895371">
              <w:rPr>
                <w:szCs w:val="20"/>
              </w:rPr>
              <w:t>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1952509678"/>
            <w:placeholder>
              <w:docPart w:val="3B9A9E01A3CA456084414BEDB886F58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198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14:paraId="2D047EF8" w14:textId="17461B5D" w:rsidR="00DA0E8F" w:rsidRPr="00D0274D" w:rsidRDefault="00DA0E8F" w:rsidP="00DA0E8F">
                <w:pPr>
                  <w:spacing w:line="240" w:lineRule="auto"/>
                  <w:ind w:left="63"/>
                  <w:rPr>
                    <w:i/>
                    <w:color w:val="FFFFFF" w:themeColor="background1"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2084867999"/>
            <w:placeholder>
              <w:docPart w:val="02063F09D1DB4D4681A67DD608E791A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69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14:paraId="12833CB5" w14:textId="49A6AA1F" w:rsidR="00DA0E8F" w:rsidRPr="00D0274D" w:rsidRDefault="00DA0E8F" w:rsidP="00DA0E8F">
                <w:pPr>
                  <w:spacing w:line="240" w:lineRule="auto"/>
                  <w:ind w:left="63"/>
                  <w:rPr>
                    <w:i/>
                    <w:color w:val="FFFFFF" w:themeColor="background1"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DA0E8F" w14:paraId="7F6634E3" w14:textId="77777777" w:rsidTr="004B3D5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B08404" w14:textId="77777777" w:rsidR="00DA0E8F" w:rsidRPr="00CB4387" w:rsidRDefault="00DA0E8F" w:rsidP="00FA1146">
            <w:pPr>
              <w:numPr>
                <w:ilvl w:val="0"/>
                <w:numId w:val="5"/>
              </w:numPr>
              <w:ind w:hanging="691"/>
              <w:jc w:val="center"/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C55B4E" w14:textId="3957FB11" w:rsidR="00DA0E8F" w:rsidRPr="00C40B56" w:rsidRDefault="00DA0E8F" w:rsidP="00DA0E8F">
            <w:pPr>
              <w:spacing w:line="240" w:lineRule="auto"/>
              <w:ind w:left="29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Podatki o pooblaščenem serviserju za ponujene </w:t>
            </w:r>
            <w:r>
              <w:rPr>
                <w:szCs w:val="20"/>
              </w:rPr>
              <w:t>PMN</w:t>
            </w:r>
            <w:r w:rsidRPr="00C40B56">
              <w:rPr>
                <w:szCs w:val="20"/>
              </w:rPr>
              <w:t xml:space="preserve"> s pripadajočo opremo (vsaj 1 pooblaščen serviser v Republiki Sloveniji s servisno delavnico in mobilnim servisom).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844163341"/>
            <w:placeholder>
              <w:docPart w:val="18137639EE4A4DD2B3E704E96D8988C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198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14:paraId="414C8E9C" w14:textId="507F578A" w:rsidR="00DA0E8F" w:rsidRPr="00D0274D" w:rsidRDefault="00DA0E8F" w:rsidP="00DA0E8F">
                <w:pPr>
                  <w:spacing w:line="240" w:lineRule="auto"/>
                  <w:ind w:left="63"/>
                  <w:rPr>
                    <w:i/>
                    <w:color w:val="FFFFFF" w:themeColor="background1"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1278100989"/>
            <w:placeholder>
              <w:docPart w:val="16D9382527944AF38B9585E7CED4E38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69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14:paraId="14D9B7A0" w14:textId="33E5ED14" w:rsidR="00DA0E8F" w:rsidRPr="00D0274D" w:rsidRDefault="00DA0E8F" w:rsidP="00DA0E8F">
                <w:pPr>
                  <w:spacing w:line="240" w:lineRule="auto"/>
                  <w:ind w:left="63"/>
                  <w:rPr>
                    <w:i/>
                    <w:color w:val="FFFFFF" w:themeColor="background1"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DA0E8F" w14:paraId="545BC739" w14:textId="77777777" w:rsidTr="00FA1174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07D869" w14:textId="77777777" w:rsidR="00DA0E8F" w:rsidRPr="00CB4387" w:rsidRDefault="00DA0E8F" w:rsidP="00FA1146">
            <w:pPr>
              <w:numPr>
                <w:ilvl w:val="0"/>
                <w:numId w:val="5"/>
              </w:numPr>
              <w:ind w:hanging="691"/>
              <w:jc w:val="center"/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05F602" w14:textId="77458D3D" w:rsidR="00DA0E8F" w:rsidRPr="00895371" w:rsidRDefault="00DA0E8F" w:rsidP="00DA0E8F">
            <w:pPr>
              <w:spacing w:line="240" w:lineRule="auto"/>
              <w:ind w:left="29"/>
              <w:jc w:val="both"/>
              <w:rPr>
                <w:szCs w:val="20"/>
              </w:rPr>
            </w:pPr>
            <w:r w:rsidRPr="00895371">
              <w:rPr>
                <w:szCs w:val="20"/>
              </w:rPr>
              <w:t xml:space="preserve">Okvirni program usposabljanja za upravljanje, vzdrževanje in uporabo </w:t>
            </w:r>
            <w:r>
              <w:rPr>
                <w:szCs w:val="20"/>
              </w:rPr>
              <w:t>PMN</w:t>
            </w:r>
            <w:r w:rsidRPr="00895371">
              <w:rPr>
                <w:szCs w:val="20"/>
              </w:rPr>
              <w:t xml:space="preserve">. Program mora biti vključen v nabavno ceno </w:t>
            </w:r>
            <w:r>
              <w:rPr>
                <w:szCs w:val="20"/>
              </w:rPr>
              <w:t>PMN.</w:t>
            </w:r>
            <w:r w:rsidRPr="00895371">
              <w:rPr>
                <w:szCs w:val="20"/>
              </w:rPr>
              <w:t xml:space="preserve"> </w:t>
            </w:r>
            <w:r w:rsidRPr="00895371">
              <w:rPr>
                <w:szCs w:val="20"/>
                <w:lang w:eastAsia="sl-SI"/>
              </w:rPr>
              <w:t>Za kraj in točen čas usposabljanja se naročnik in dobavitelj dogovorita naknadno.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1737386126"/>
            <w:placeholder>
              <w:docPart w:val="70E80C7402B24EBB99A997D872C875E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198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14:paraId="6EBB779A" w14:textId="2FB3DE20" w:rsidR="00DA0E8F" w:rsidRPr="00D0274D" w:rsidRDefault="00DA0E8F" w:rsidP="00DA0E8F">
                <w:pPr>
                  <w:spacing w:line="240" w:lineRule="auto"/>
                  <w:ind w:left="63"/>
                  <w:rPr>
                    <w:i/>
                    <w:color w:val="FFFFFF" w:themeColor="background1"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1544090446"/>
            <w:placeholder>
              <w:docPart w:val="F1DF8DF17C5A4EACA283AEAB3C70C88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69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14:paraId="6F8820B6" w14:textId="2BEF4F80" w:rsidR="00DA0E8F" w:rsidRPr="00D0274D" w:rsidRDefault="00DA0E8F" w:rsidP="00DA0E8F">
                <w:pPr>
                  <w:spacing w:line="240" w:lineRule="auto"/>
                  <w:ind w:left="63"/>
                  <w:rPr>
                    <w:i/>
                    <w:color w:val="FFFFFF" w:themeColor="background1"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DA0E8F" w14:paraId="0DE5A628" w14:textId="77777777" w:rsidTr="00984D98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F6BF21" w14:textId="77777777" w:rsidR="00DA0E8F" w:rsidRPr="00CB4387" w:rsidRDefault="00DA0E8F" w:rsidP="00FA1146">
            <w:pPr>
              <w:numPr>
                <w:ilvl w:val="0"/>
                <w:numId w:val="5"/>
              </w:numPr>
              <w:ind w:hanging="691"/>
              <w:jc w:val="center"/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F44A2" w14:textId="3458C769" w:rsidR="00DA0E8F" w:rsidRPr="00930626" w:rsidRDefault="00DA0E8F" w:rsidP="00DA0E8F">
            <w:pPr>
              <w:spacing w:line="240" w:lineRule="auto"/>
              <w:ind w:left="29"/>
              <w:jc w:val="both"/>
              <w:rPr>
                <w:szCs w:val="20"/>
              </w:rPr>
            </w:pPr>
            <w:r w:rsidRPr="00930626">
              <w:rPr>
                <w:szCs w:val="20"/>
              </w:rPr>
              <w:t>Okvirni terminski plan po fazah celotne izvedbe tega predmeta naročila (od morebitnega podpisa pogodbe naprej).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1956825732"/>
            <w:placeholder>
              <w:docPart w:val="24960D403EA84868B5841BADEDAB6A0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198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14:paraId="1CC8C70E" w14:textId="68ED2678" w:rsidR="00DA0E8F" w:rsidRPr="00D0274D" w:rsidRDefault="00DA0E8F" w:rsidP="00DA0E8F">
                <w:pPr>
                  <w:spacing w:line="240" w:lineRule="auto"/>
                  <w:ind w:left="63"/>
                  <w:rPr>
                    <w:i/>
                    <w:color w:val="FFFFFF" w:themeColor="background1"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1552911537"/>
            <w:placeholder>
              <w:docPart w:val="76448CC264B24EDABD1FAD2538CBE90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69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14:paraId="7389F0BE" w14:textId="609B660E" w:rsidR="00DA0E8F" w:rsidRPr="00D0274D" w:rsidRDefault="00DA0E8F" w:rsidP="00DA0E8F">
                <w:pPr>
                  <w:spacing w:line="240" w:lineRule="auto"/>
                  <w:ind w:left="63"/>
                  <w:rPr>
                    <w:i/>
                    <w:color w:val="FFFFFF" w:themeColor="background1"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DA0E8F" w14:paraId="1E5B6E64" w14:textId="77777777" w:rsidTr="00C3447B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240D32" w14:textId="77777777" w:rsidR="00DA0E8F" w:rsidRPr="00CB4387" w:rsidRDefault="00DA0E8F" w:rsidP="00FA1146">
            <w:pPr>
              <w:numPr>
                <w:ilvl w:val="0"/>
                <w:numId w:val="5"/>
              </w:numPr>
              <w:ind w:hanging="691"/>
              <w:jc w:val="center"/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B07A4" w14:textId="7649C24C" w:rsidR="00DA0E8F" w:rsidRPr="004D7740" w:rsidRDefault="00DA0E8F" w:rsidP="00DA0E8F">
            <w:pPr>
              <w:spacing w:line="240" w:lineRule="auto"/>
              <w:ind w:left="34"/>
              <w:jc w:val="both"/>
              <w:rPr>
                <w:bCs/>
                <w:iCs/>
                <w:szCs w:val="20"/>
              </w:rPr>
            </w:pPr>
            <w:r w:rsidRPr="004D7740">
              <w:rPr>
                <w:bCs/>
                <w:iCs/>
                <w:szCs w:val="20"/>
              </w:rPr>
              <w:t>Tehnično pravilnost in ustreznost predloga izvedbe PMN, glede na tehnične zahteve naročnika, morata po podpisu pogodbe v roku 30 dni oz. skladno z dogovorom naročnika, pisno potrditi naročnik in izbrani dobavitelj.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1617567524"/>
            <w:placeholder>
              <w:docPart w:val="93207227EE0B445387A8910C484E51F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198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14:paraId="1000D534" w14:textId="3B9CE0B6" w:rsidR="00DA0E8F" w:rsidRPr="00D0274D" w:rsidRDefault="00DA0E8F" w:rsidP="00DA0E8F">
                <w:pPr>
                  <w:spacing w:line="240" w:lineRule="auto"/>
                  <w:ind w:left="63"/>
                  <w:rPr>
                    <w:i/>
                    <w:color w:val="FFFFFF" w:themeColor="background1"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380324613"/>
            <w:placeholder>
              <w:docPart w:val="467C981819B54F0498D88EBC2F9EC7F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69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14:paraId="178D2F47" w14:textId="71B6E8AE" w:rsidR="00DA0E8F" w:rsidRPr="00D0274D" w:rsidRDefault="00DA0E8F" w:rsidP="00DA0E8F">
                <w:pPr>
                  <w:spacing w:line="240" w:lineRule="auto"/>
                  <w:ind w:left="63"/>
                  <w:rPr>
                    <w:i/>
                    <w:color w:val="FFFFFF" w:themeColor="background1"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DA0E8F" w:rsidRPr="00A0275C" w14:paraId="3245343C" w14:textId="77777777" w:rsidTr="00DC7199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065B56D" w14:textId="77777777" w:rsidR="00DA0E8F" w:rsidRPr="00A0275C" w:rsidRDefault="00DA0E8F" w:rsidP="00DA0E8F">
            <w:pPr>
              <w:ind w:left="29"/>
              <w:jc w:val="center"/>
              <w:rPr>
                <w:b/>
              </w:rPr>
            </w:pPr>
            <w:r w:rsidRPr="00A0275C">
              <w:rPr>
                <w:b/>
              </w:rPr>
              <w:t>2.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8EDEF3D" w14:textId="77777777" w:rsidR="00DA0E8F" w:rsidRPr="00A0275C" w:rsidRDefault="00DA0E8F" w:rsidP="00DA0E8F">
            <w:pPr>
              <w:spacing w:line="240" w:lineRule="auto"/>
              <w:ind w:left="57"/>
              <w:jc w:val="both"/>
              <w:rPr>
                <w:b/>
                <w:szCs w:val="20"/>
              </w:rPr>
            </w:pPr>
            <w:r w:rsidRPr="00DB4A3D">
              <w:rPr>
                <w:b/>
                <w:szCs w:val="20"/>
              </w:rPr>
              <w:t>Do</w:t>
            </w:r>
            <w:r>
              <w:rPr>
                <w:b/>
                <w:szCs w:val="20"/>
              </w:rPr>
              <w:t>kumentacija ob dobavi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FFCC6E" w14:textId="77777777" w:rsidR="00DA0E8F" w:rsidRPr="00A0275C" w:rsidRDefault="00DA0E8F" w:rsidP="00DA0E8F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356A8C" w14:textId="77777777" w:rsidR="00DA0E8F" w:rsidRPr="00A0275C" w:rsidRDefault="00DA0E8F" w:rsidP="00DA0E8F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DA0E8F" w14:paraId="70BFA8AC" w14:textId="77777777" w:rsidTr="003226BD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14:paraId="23F19E31" w14:textId="77777777" w:rsidR="00DA0E8F" w:rsidRDefault="00DA0E8F" w:rsidP="00FA1146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9072" w:type="dxa"/>
            <w:shd w:val="clear" w:color="auto" w:fill="FFFFFF"/>
            <w:vAlign w:val="center"/>
          </w:tcPr>
          <w:p w14:paraId="074E80B7" w14:textId="080CF8AB" w:rsidR="00DA0E8F" w:rsidRPr="00AD3744" w:rsidRDefault="00DA0E8F" w:rsidP="00DA0E8F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Navodila</w:t>
            </w:r>
            <w:r w:rsidRPr="00AD3744">
              <w:rPr>
                <w:szCs w:val="20"/>
              </w:rPr>
              <w:t xml:space="preserve"> v slovenskem jeziku za</w:t>
            </w:r>
            <w:r>
              <w:rPr>
                <w:szCs w:val="20"/>
              </w:rPr>
              <w:t xml:space="preserve"> uporabo in osnovno vzdrževanje PMN ter vgrajeno </w:t>
            </w:r>
            <w:r w:rsidRPr="00AD3744">
              <w:rPr>
                <w:szCs w:val="20"/>
              </w:rPr>
              <w:t>oprem</w:t>
            </w:r>
            <w:r>
              <w:rPr>
                <w:szCs w:val="20"/>
              </w:rPr>
              <w:t>o in naprave</w:t>
            </w:r>
            <w:r w:rsidRPr="00AD3744">
              <w:rPr>
                <w:szCs w:val="20"/>
              </w:rPr>
              <w:t>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322939944"/>
            <w:placeholder>
              <w:docPart w:val="7A536C07BB8B4135BB13F09DAFC389D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1984" w:type="dxa"/>
                <w:shd w:val="clear" w:color="auto" w:fill="FFFFFF"/>
                <w:vAlign w:val="center"/>
              </w:tcPr>
              <w:p w14:paraId="69ACA7D2" w14:textId="38C25BB7" w:rsidR="00DA0E8F" w:rsidRDefault="00DA0E8F" w:rsidP="00DA0E8F">
                <w:pPr>
                  <w:spacing w:line="240" w:lineRule="auto"/>
                  <w:ind w:left="63"/>
                  <w:rPr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605041606"/>
            <w:placeholder>
              <w:docPart w:val="9C870563843C407984BE1DAAC9D4181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694" w:type="dxa"/>
                <w:shd w:val="clear" w:color="auto" w:fill="FFFFFF"/>
                <w:vAlign w:val="center"/>
              </w:tcPr>
              <w:p w14:paraId="1C2273C2" w14:textId="4E91C67F" w:rsidR="00DA0E8F" w:rsidRDefault="00DA0E8F" w:rsidP="00DA0E8F">
                <w:pPr>
                  <w:spacing w:line="240" w:lineRule="auto"/>
                  <w:ind w:left="63"/>
                  <w:rPr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DA0E8F" w14:paraId="64808FB7" w14:textId="77777777" w:rsidTr="003226BD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14:paraId="03B6CE77" w14:textId="77777777" w:rsidR="00DA0E8F" w:rsidRDefault="00DA0E8F" w:rsidP="00FA1146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9072" w:type="dxa"/>
            <w:shd w:val="clear" w:color="auto" w:fill="FFFFFF"/>
            <w:vAlign w:val="center"/>
          </w:tcPr>
          <w:p w14:paraId="171B6800" w14:textId="31E2D584" w:rsidR="00DA0E8F" w:rsidRPr="00AD3744" w:rsidRDefault="00DA0E8F" w:rsidP="00DA0E8F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Končne tehnične dokumente PMN</w:t>
            </w:r>
            <w:r w:rsidRPr="00AD3744">
              <w:rPr>
                <w:szCs w:val="20"/>
              </w:rPr>
              <w:t>:</w:t>
            </w:r>
          </w:p>
          <w:p w14:paraId="11718764" w14:textId="0802ECE3" w:rsidR="00DA0E8F" w:rsidRPr="00AD3744" w:rsidRDefault="00DA0E8F" w:rsidP="00FA1146">
            <w:pPr>
              <w:numPr>
                <w:ilvl w:val="0"/>
                <w:numId w:val="10"/>
              </w:numPr>
              <w:spacing w:line="240" w:lineRule="auto"/>
              <w:ind w:left="172" w:hanging="172"/>
              <w:jc w:val="both"/>
              <w:rPr>
                <w:szCs w:val="20"/>
              </w:rPr>
            </w:pPr>
            <w:r w:rsidRPr="00AD3744">
              <w:rPr>
                <w:szCs w:val="20"/>
              </w:rPr>
              <w:t>načr</w:t>
            </w:r>
            <w:r>
              <w:rPr>
                <w:szCs w:val="20"/>
              </w:rPr>
              <w:t>t izvedbe PMN s podrobnim tehničnim opisom</w:t>
            </w:r>
            <w:r w:rsidRPr="00AD3744">
              <w:rPr>
                <w:szCs w:val="20"/>
              </w:rPr>
              <w:t xml:space="preserve">, </w:t>
            </w:r>
          </w:p>
          <w:p w14:paraId="4B63D46E" w14:textId="6B0D607A" w:rsidR="00DA0E8F" w:rsidRPr="002C04EE" w:rsidRDefault="00DA0E8F" w:rsidP="00FA1146">
            <w:pPr>
              <w:numPr>
                <w:ilvl w:val="0"/>
                <w:numId w:val="10"/>
              </w:numPr>
              <w:spacing w:line="240" w:lineRule="auto"/>
              <w:ind w:left="172" w:hanging="172"/>
              <w:jc w:val="both"/>
              <w:rPr>
                <w:szCs w:val="20"/>
              </w:rPr>
            </w:pPr>
            <w:r w:rsidRPr="00AD3744">
              <w:rPr>
                <w:szCs w:val="20"/>
              </w:rPr>
              <w:t xml:space="preserve">3D </w:t>
            </w:r>
            <w:r>
              <w:rPr>
                <w:szCs w:val="20"/>
              </w:rPr>
              <w:t>tehnično risbo končne izvedbe PMN</w:t>
            </w:r>
            <w:r w:rsidRPr="00AD3744">
              <w:rPr>
                <w:szCs w:val="20"/>
              </w:rPr>
              <w:t xml:space="preserve"> z dimenzijami, razporeditvijo </w:t>
            </w:r>
            <w:r w:rsidRPr="002C04EE">
              <w:rPr>
                <w:szCs w:val="20"/>
              </w:rPr>
              <w:t xml:space="preserve">prostorov,  vgrajenih naprav in opreme v </w:t>
            </w:r>
            <w:r>
              <w:rPr>
                <w:szCs w:val="20"/>
              </w:rPr>
              <w:t>PMN</w:t>
            </w:r>
            <w:r w:rsidRPr="002C04EE">
              <w:rPr>
                <w:szCs w:val="20"/>
              </w:rPr>
              <w:t xml:space="preserve">, </w:t>
            </w:r>
          </w:p>
          <w:p w14:paraId="4FD95647" w14:textId="4AC13EB0" w:rsidR="00DA0E8F" w:rsidRPr="002D171D" w:rsidRDefault="00DA0E8F" w:rsidP="00FA1146">
            <w:pPr>
              <w:numPr>
                <w:ilvl w:val="1"/>
                <w:numId w:val="8"/>
              </w:numPr>
              <w:spacing w:line="240" w:lineRule="auto"/>
              <w:ind w:left="172" w:hanging="172"/>
              <w:jc w:val="both"/>
              <w:rPr>
                <w:szCs w:val="20"/>
              </w:rPr>
            </w:pPr>
            <w:r w:rsidRPr="002C04EE">
              <w:rPr>
                <w:szCs w:val="20"/>
              </w:rPr>
              <w:t xml:space="preserve">načrt ožičenja za energetski del </w:t>
            </w:r>
            <w:r>
              <w:rPr>
                <w:szCs w:val="20"/>
              </w:rPr>
              <w:t>PMN</w:t>
            </w:r>
            <w:r w:rsidRPr="002C04EE">
              <w:rPr>
                <w:szCs w:val="20"/>
              </w:rPr>
              <w:t>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1906022985"/>
            <w:placeholder>
              <w:docPart w:val="247FC9A44CDC46F0B1C61215F8AB18C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1984" w:type="dxa"/>
                <w:shd w:val="clear" w:color="auto" w:fill="FFFFFF"/>
                <w:vAlign w:val="center"/>
              </w:tcPr>
              <w:p w14:paraId="5FCFC539" w14:textId="1C20FF5F" w:rsidR="00DA0E8F" w:rsidRDefault="00DA0E8F" w:rsidP="00DA0E8F">
                <w:pPr>
                  <w:spacing w:line="240" w:lineRule="auto"/>
                  <w:ind w:left="63"/>
                  <w:rPr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1817679913"/>
            <w:placeholder>
              <w:docPart w:val="38F79C644FCF4DB1BD1523C9ED123A1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694" w:type="dxa"/>
                <w:shd w:val="clear" w:color="auto" w:fill="FFFFFF"/>
                <w:vAlign w:val="center"/>
              </w:tcPr>
              <w:p w14:paraId="38886B13" w14:textId="5513A45C" w:rsidR="00DA0E8F" w:rsidRDefault="00DA0E8F" w:rsidP="00DA0E8F">
                <w:pPr>
                  <w:spacing w:line="240" w:lineRule="auto"/>
                  <w:ind w:left="63"/>
                  <w:rPr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DA0E8F" w14:paraId="059AA965" w14:textId="77777777" w:rsidTr="00F2339C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14:paraId="33165B30" w14:textId="77777777" w:rsidR="00DA0E8F" w:rsidRDefault="00DA0E8F" w:rsidP="00FA1146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9072" w:type="dxa"/>
            <w:shd w:val="clear" w:color="auto" w:fill="FFFFFF"/>
            <w:vAlign w:val="center"/>
          </w:tcPr>
          <w:p w14:paraId="7BB51601" w14:textId="5A2DF7E8" w:rsidR="00DA0E8F" w:rsidRPr="00AD3744" w:rsidRDefault="00DA0E8F" w:rsidP="00DA0E8F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Dokumentacija PMN s tehničnimi podatki.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1074239657"/>
            <w:placeholder>
              <w:docPart w:val="B3853F5345F14B0AB3F1D1A911CFBAF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1984" w:type="dxa"/>
                <w:shd w:val="clear" w:color="auto" w:fill="FFFFFF"/>
                <w:vAlign w:val="center"/>
              </w:tcPr>
              <w:p w14:paraId="6D1A0ED5" w14:textId="17C92AE9" w:rsidR="00DA0E8F" w:rsidRDefault="00DA0E8F" w:rsidP="00DA0E8F">
                <w:pPr>
                  <w:spacing w:line="240" w:lineRule="auto"/>
                  <w:ind w:left="63"/>
                  <w:rPr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304627316"/>
            <w:placeholder>
              <w:docPart w:val="CF66937FF7994D26996D4E41CF3DA47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694" w:type="dxa"/>
                <w:shd w:val="clear" w:color="auto" w:fill="FFFFFF"/>
                <w:vAlign w:val="center"/>
              </w:tcPr>
              <w:p w14:paraId="7DC83B5F" w14:textId="0B6FFD43" w:rsidR="00DA0E8F" w:rsidRDefault="00DA0E8F" w:rsidP="00DA0E8F">
                <w:pPr>
                  <w:spacing w:line="240" w:lineRule="auto"/>
                  <w:ind w:left="63"/>
                  <w:rPr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DA0E8F" w14:paraId="6CAEEB51" w14:textId="77777777" w:rsidTr="00CB4284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14:paraId="354A4A93" w14:textId="77777777" w:rsidR="00DA0E8F" w:rsidRDefault="00DA0E8F" w:rsidP="00FA1146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9072" w:type="dxa"/>
            <w:shd w:val="clear" w:color="auto" w:fill="FFFFFF"/>
            <w:vAlign w:val="center"/>
          </w:tcPr>
          <w:p w14:paraId="7E1BBD2B" w14:textId="46B61F4F" w:rsidR="00DA0E8F" w:rsidRDefault="00DA0E8F" w:rsidP="00DA0E8F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BF7D3E">
              <w:rPr>
                <w:rFonts w:eastAsia="Calibri" w:cs="Times New Roman"/>
                <w:szCs w:val="20"/>
              </w:rPr>
              <w:t>Potrdilo o skladnosti prikolice homologiranega tipa, izdano na podlagi Pravilnika o ugotavljanju skladnosti vozil (U</w:t>
            </w:r>
            <w:r>
              <w:rPr>
                <w:rFonts w:eastAsia="Calibri" w:cs="Times New Roman"/>
                <w:szCs w:val="20"/>
              </w:rPr>
              <w:t>radni</w:t>
            </w:r>
            <w:r w:rsidRPr="00BF7D3E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l</w:t>
            </w:r>
            <w:r w:rsidRPr="00BF7D3E">
              <w:rPr>
                <w:rFonts w:eastAsia="Calibri" w:cs="Times New Roman"/>
                <w:szCs w:val="20"/>
              </w:rPr>
              <w:t>ist RS, št. 105/09, 9/10, 106/10 in 75/17-ZMV-1)</w:t>
            </w:r>
            <w:r w:rsidR="00A51E34">
              <w:rPr>
                <w:rFonts w:eastAsia="Calibri" w:cs="Times New Roman"/>
                <w:szCs w:val="20"/>
              </w:rPr>
              <w:t>; d</w:t>
            </w:r>
            <w:r w:rsidR="00A51E34" w:rsidRPr="00F67F92">
              <w:rPr>
                <w:color w:val="000000"/>
                <w:szCs w:val="20"/>
                <w:lang w:eastAsia="sl-SI"/>
              </w:rPr>
              <w:t>okumentacija COC (EU potrdilo o skladnosti, EU homologacija)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1256706328"/>
            <w:placeholder>
              <w:docPart w:val="B82F02F475024FD298C966AF0001EA9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1984" w:type="dxa"/>
                <w:shd w:val="clear" w:color="auto" w:fill="FFFFFF"/>
                <w:vAlign w:val="center"/>
              </w:tcPr>
              <w:p w14:paraId="09351DAD" w14:textId="78B51475" w:rsidR="00DA0E8F" w:rsidRPr="00F50A1B" w:rsidRDefault="00DA0E8F" w:rsidP="00DA0E8F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124769762"/>
            <w:placeholder>
              <w:docPart w:val="17A0DBA082D444D8B715F7C68715D67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694" w:type="dxa"/>
                <w:shd w:val="clear" w:color="auto" w:fill="FFFFFF"/>
                <w:vAlign w:val="center"/>
              </w:tcPr>
              <w:p w14:paraId="4637FB42" w14:textId="639BB059" w:rsidR="00DA0E8F" w:rsidRPr="00F50A1B" w:rsidRDefault="00DA0E8F" w:rsidP="00DA0E8F">
                <w:pPr>
                  <w:spacing w:line="240" w:lineRule="auto"/>
                  <w:ind w:left="63"/>
                  <w:rPr>
                    <w:b/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DA0E8F" w14:paraId="06023855" w14:textId="77777777" w:rsidTr="00CB4284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14:paraId="1961412A" w14:textId="77777777" w:rsidR="00DA0E8F" w:rsidRDefault="00DA0E8F" w:rsidP="00FA1146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9072" w:type="dxa"/>
            <w:shd w:val="clear" w:color="auto" w:fill="FFFFFF"/>
            <w:vAlign w:val="center"/>
          </w:tcPr>
          <w:p w14:paraId="430DA7F2" w14:textId="55D7C164" w:rsidR="00DA0E8F" w:rsidRPr="00AD3744" w:rsidRDefault="00DA0E8F" w:rsidP="00DA0E8F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Servisna knjižica in garancijski listi z garancijskimi pogoji ter katalog rezervnih delov PMN.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891816614"/>
            <w:placeholder>
              <w:docPart w:val="FBC01985AAC64D0A9EFD9A403706F0B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1984" w:type="dxa"/>
                <w:shd w:val="clear" w:color="auto" w:fill="FFFFFF"/>
                <w:vAlign w:val="center"/>
              </w:tcPr>
              <w:p w14:paraId="7DF0D7E3" w14:textId="6D148153" w:rsidR="00DA0E8F" w:rsidRDefault="00DA0E8F" w:rsidP="00DA0E8F">
                <w:pPr>
                  <w:spacing w:line="240" w:lineRule="auto"/>
                  <w:ind w:left="63"/>
                  <w:rPr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-1488165550"/>
            <w:placeholder>
              <w:docPart w:val="7B5CD9A71C43431787C0A79F3495EA9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694" w:type="dxa"/>
                <w:shd w:val="clear" w:color="auto" w:fill="FFFFFF"/>
                <w:vAlign w:val="center"/>
              </w:tcPr>
              <w:p w14:paraId="0CA73754" w14:textId="30D4D619" w:rsidR="00DA0E8F" w:rsidRDefault="00DA0E8F" w:rsidP="00DA0E8F">
                <w:pPr>
                  <w:spacing w:line="240" w:lineRule="auto"/>
                  <w:ind w:left="63"/>
                  <w:rPr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DA0E8F" w14:paraId="195D4AF3" w14:textId="77777777" w:rsidTr="00CB4284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14:paraId="1E37CBCE" w14:textId="77777777" w:rsidR="00DA0E8F" w:rsidRDefault="00DA0E8F" w:rsidP="00FA1146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9072" w:type="dxa"/>
            <w:shd w:val="clear" w:color="auto" w:fill="FFFFFF"/>
            <w:vAlign w:val="center"/>
          </w:tcPr>
          <w:p w14:paraId="5D9256C8" w14:textId="46910D26" w:rsidR="00DA0E8F" w:rsidRPr="00AD3744" w:rsidRDefault="00DA0E8F" w:rsidP="00DA0E8F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AD3744">
              <w:rPr>
                <w:szCs w:val="20"/>
              </w:rPr>
              <w:t>Izvedene meritve električnih inštalacij in električne vgrajene opreme</w:t>
            </w:r>
            <w:r>
              <w:rPr>
                <w:szCs w:val="20"/>
              </w:rPr>
              <w:t xml:space="preserve"> v menjalnih nadgradnjah PMN</w:t>
            </w:r>
            <w:r w:rsidRPr="00AD3744">
              <w:rPr>
                <w:szCs w:val="20"/>
              </w:rPr>
              <w:t>, opravljen končni preizkus delovanja vgrajene opreme, poročilo o montažah v prevzemn</w:t>
            </w:r>
            <w:r w:rsidR="00E1287C">
              <w:rPr>
                <w:szCs w:val="20"/>
              </w:rPr>
              <w:t>i</w:t>
            </w:r>
            <w:r w:rsidRPr="00AD3744">
              <w:rPr>
                <w:szCs w:val="20"/>
              </w:rPr>
              <w:t xml:space="preserve"> dokumentacij</w:t>
            </w:r>
            <w:r w:rsidR="00E1287C">
              <w:rPr>
                <w:szCs w:val="20"/>
              </w:rPr>
              <w:t>i</w:t>
            </w:r>
            <w:r w:rsidRPr="00AD3744">
              <w:rPr>
                <w:szCs w:val="20"/>
              </w:rPr>
              <w:t>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-1498420486"/>
            <w:placeholder>
              <w:docPart w:val="B2A381108CDF466D8C86E023D49DB71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1984" w:type="dxa"/>
                <w:shd w:val="clear" w:color="auto" w:fill="FFFFFF"/>
                <w:vAlign w:val="center"/>
              </w:tcPr>
              <w:p w14:paraId="5218124B" w14:textId="71FA3C6E" w:rsidR="00DA0E8F" w:rsidRDefault="00DA0E8F" w:rsidP="00DA0E8F">
                <w:pPr>
                  <w:spacing w:line="240" w:lineRule="auto"/>
                  <w:ind w:left="63"/>
                  <w:rPr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289022414"/>
            <w:placeholder>
              <w:docPart w:val="422B3553F0A74EA5A9FED1F94BED391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694" w:type="dxa"/>
                <w:shd w:val="clear" w:color="auto" w:fill="FFFFFF"/>
                <w:vAlign w:val="center"/>
              </w:tcPr>
              <w:p w14:paraId="2F4230F7" w14:textId="1A4898DB" w:rsidR="00DA0E8F" w:rsidRDefault="00DA0E8F" w:rsidP="00DA0E8F">
                <w:pPr>
                  <w:spacing w:line="240" w:lineRule="auto"/>
                  <w:ind w:left="63"/>
                  <w:rPr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  <w:tr w:rsidR="00DA0E8F" w14:paraId="666E492E" w14:textId="77777777" w:rsidTr="00CB4284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14:paraId="2B111BBE" w14:textId="77777777" w:rsidR="00DA0E8F" w:rsidRDefault="00DA0E8F" w:rsidP="00FA1146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9072" w:type="dxa"/>
            <w:shd w:val="clear" w:color="auto" w:fill="FFFFFF"/>
            <w:vAlign w:val="center"/>
          </w:tcPr>
          <w:p w14:paraId="4A62007B" w14:textId="7AA8A7C7" w:rsidR="00DA0E8F" w:rsidRPr="00AD3744" w:rsidRDefault="00DA0E8F" w:rsidP="00DA0E8F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AD3744">
              <w:rPr>
                <w:szCs w:val="20"/>
              </w:rPr>
              <w:t xml:space="preserve">Certifikati kakovosti za vgrajeno opremo v </w:t>
            </w:r>
            <w:r>
              <w:rPr>
                <w:szCs w:val="20"/>
              </w:rPr>
              <w:t>PMN oz. izjava o skladnosti  PMN z veljavnimi predpisi</w:t>
            </w:r>
            <w:r w:rsidRPr="00AD3744">
              <w:rPr>
                <w:szCs w:val="20"/>
              </w:rPr>
              <w:t>.</w:t>
            </w:r>
          </w:p>
        </w:tc>
        <w:sdt>
          <w:sdtPr>
            <w:rPr>
              <w:rFonts w:eastAsia="Calibri" w:cs="Times New Roman"/>
              <w:b/>
              <w:i/>
              <w:szCs w:val="20"/>
            </w:rPr>
            <w:id w:val="54829436"/>
            <w:placeholder>
              <w:docPart w:val="C9BE40BBC77247D8BC201733CC5756D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1984" w:type="dxa"/>
                <w:shd w:val="clear" w:color="auto" w:fill="FFFFFF"/>
                <w:vAlign w:val="center"/>
              </w:tcPr>
              <w:p w14:paraId="2CB95693" w14:textId="31EADE97" w:rsidR="00DA0E8F" w:rsidRDefault="00DA0E8F" w:rsidP="00DA0E8F">
                <w:pPr>
                  <w:spacing w:line="240" w:lineRule="auto"/>
                  <w:ind w:left="63"/>
                  <w:rPr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b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  <w:sdt>
          <w:sdtPr>
            <w:rPr>
              <w:rFonts w:eastAsia="Calibri" w:cs="Times New Roman"/>
              <w:i/>
              <w:szCs w:val="20"/>
            </w:rPr>
            <w:id w:val="1218161389"/>
            <w:placeholder>
              <w:docPart w:val="5C17C114F96444A2AFC824DC5CAAA1F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694" w:type="dxa"/>
                <w:shd w:val="clear" w:color="auto" w:fill="FFFFFF"/>
                <w:vAlign w:val="center"/>
              </w:tcPr>
              <w:p w14:paraId="3C676A85" w14:textId="5C72C37B" w:rsidR="00DA0E8F" w:rsidRDefault="00DA0E8F" w:rsidP="00DA0E8F">
                <w:pPr>
                  <w:spacing w:line="240" w:lineRule="auto"/>
                  <w:ind w:left="63"/>
                  <w:rPr>
                    <w:i/>
                    <w:szCs w:val="20"/>
                  </w:rPr>
                </w:pPr>
                <w:r w:rsidRPr="00BF7D3E">
                  <w:rPr>
                    <w:rFonts w:eastAsia="Calibri" w:cs="Times New Roman"/>
                    <w:i/>
                    <w:color w:val="808080"/>
                    <w:szCs w:val="22"/>
                  </w:rPr>
                  <w:t>Vstavi besedilo.</w:t>
                </w:r>
              </w:p>
            </w:tc>
          </w:sdtContent>
        </w:sdt>
      </w:tr>
    </w:tbl>
    <w:p w14:paraId="2FFA53E3" w14:textId="77777777" w:rsidR="003F048F" w:rsidRDefault="003F048F" w:rsidP="003F048F">
      <w:pPr>
        <w:spacing w:line="259" w:lineRule="auto"/>
      </w:pPr>
    </w:p>
    <w:p w14:paraId="660FEC56" w14:textId="0BEA8872" w:rsidR="003F048F" w:rsidRDefault="003F048F" w:rsidP="00BF7D3E">
      <w:pPr>
        <w:autoSpaceDE w:val="0"/>
        <w:autoSpaceDN w:val="0"/>
        <w:adjustRightInd w:val="0"/>
        <w:spacing w:line="240" w:lineRule="auto"/>
        <w:jc w:val="both"/>
        <w:rPr>
          <w:rFonts w:eastAsia="Calibri" w:cs="Times New Roman"/>
          <w:b/>
          <w:sz w:val="22"/>
          <w:szCs w:val="22"/>
          <w:lang w:eastAsia="sl-SI"/>
        </w:rPr>
      </w:pPr>
    </w:p>
    <w:p w14:paraId="1D9B59D7" w14:textId="77777777" w:rsidR="000614CC" w:rsidRPr="008D09DB" w:rsidRDefault="000614CC" w:rsidP="00695319">
      <w:pPr>
        <w:spacing w:line="240" w:lineRule="auto"/>
        <w:jc w:val="both"/>
        <w:rPr>
          <w:color w:val="FF0000"/>
          <w:lang w:eastAsia="sl-SI"/>
        </w:rPr>
      </w:pPr>
    </w:p>
    <w:sectPr w:rsidR="000614CC" w:rsidRPr="008D09DB" w:rsidSect="00695319">
      <w:footerReference w:type="default" r:id="rId8"/>
      <w:headerReference w:type="first" r:id="rId9"/>
      <w:footerReference w:type="first" r:id="rId10"/>
      <w:pgSz w:w="16840" w:h="11907" w:orient="landscape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89EB2" w14:textId="77777777" w:rsidR="004A5627" w:rsidRDefault="004A5627">
      <w:pPr>
        <w:spacing w:line="240" w:lineRule="auto"/>
      </w:pPr>
      <w:r>
        <w:separator/>
      </w:r>
    </w:p>
  </w:endnote>
  <w:endnote w:type="continuationSeparator" w:id="0">
    <w:p w14:paraId="5065D83F" w14:textId="77777777" w:rsidR="004A5627" w:rsidRDefault="004A56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???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???||||||||||?|||||||||?|||||||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FD20E" w14:textId="77777777" w:rsidR="00823662" w:rsidRPr="001E52FA" w:rsidRDefault="00823662" w:rsidP="001A526E">
    <w:pPr>
      <w:tabs>
        <w:tab w:val="center" w:pos="4320"/>
        <w:tab w:val="right" w:pos="8640"/>
      </w:tabs>
      <w:jc w:val="center"/>
      <w:rPr>
        <w:lang w:val="en-US"/>
      </w:rPr>
    </w:pPr>
    <w:r w:rsidRPr="001A526E">
      <w:rPr>
        <w:bCs/>
        <w:sz w:val="24"/>
        <w:lang w:val="en-US"/>
      </w:rPr>
      <w:fldChar w:fldCharType="begin"/>
    </w:r>
    <w:r w:rsidRPr="001A526E">
      <w:rPr>
        <w:bCs/>
        <w:lang w:val="en-US"/>
      </w:rPr>
      <w:instrText>PAGE</w:instrText>
    </w:r>
    <w:r w:rsidRPr="001A526E">
      <w:rPr>
        <w:bCs/>
        <w:sz w:val="24"/>
        <w:lang w:val="en-US"/>
      </w:rPr>
      <w:fldChar w:fldCharType="separate"/>
    </w:r>
    <w:r>
      <w:rPr>
        <w:bCs/>
        <w:noProof/>
        <w:lang w:val="en-US"/>
      </w:rPr>
      <w:t>64</w:t>
    </w:r>
    <w:r w:rsidRPr="001A526E">
      <w:rPr>
        <w:bCs/>
        <w:sz w:val="24"/>
        <w:lang w:val="en-US"/>
      </w:rPr>
      <w:fldChar w:fldCharType="end"/>
    </w:r>
    <w:r w:rsidRPr="001A526E">
      <w:t>/</w:t>
    </w:r>
    <w:r w:rsidRPr="001A526E">
      <w:rPr>
        <w:bCs/>
        <w:sz w:val="24"/>
        <w:lang w:val="en-US"/>
      </w:rPr>
      <w:fldChar w:fldCharType="begin"/>
    </w:r>
    <w:r w:rsidRPr="001A526E">
      <w:rPr>
        <w:bCs/>
        <w:lang w:val="en-US"/>
      </w:rPr>
      <w:instrText>NUMPAGES</w:instrText>
    </w:r>
    <w:r w:rsidRPr="001A526E">
      <w:rPr>
        <w:bCs/>
        <w:sz w:val="24"/>
        <w:lang w:val="en-US"/>
      </w:rPr>
      <w:fldChar w:fldCharType="separate"/>
    </w:r>
    <w:r>
      <w:rPr>
        <w:bCs/>
        <w:noProof/>
        <w:lang w:val="en-US"/>
      </w:rPr>
      <w:t>69</w:t>
    </w:r>
    <w:r w:rsidRPr="001A526E">
      <w:rPr>
        <w:bCs/>
        <w:sz w:val="24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0A6DE" w14:textId="77777777" w:rsidR="00823662" w:rsidRPr="00610C31" w:rsidRDefault="00823662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70E3A" w14:textId="77777777" w:rsidR="004A5627" w:rsidRDefault="004A5627">
      <w:r>
        <w:separator/>
      </w:r>
    </w:p>
  </w:footnote>
  <w:footnote w:type="continuationSeparator" w:id="0">
    <w:p w14:paraId="736A7B01" w14:textId="77777777" w:rsidR="004A5627" w:rsidRDefault="004A5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58016" w14:textId="77777777" w:rsidR="00823662" w:rsidRPr="004B2E30" w:rsidRDefault="00823662" w:rsidP="004B2E30">
    <w:pPr>
      <w:tabs>
        <w:tab w:val="left" w:pos="5112"/>
      </w:tabs>
      <w:spacing w:line="240" w:lineRule="exact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04A44"/>
    <w:multiLevelType w:val="hybridMultilevel"/>
    <w:tmpl w:val="B916349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84624"/>
    <w:multiLevelType w:val="hybridMultilevel"/>
    <w:tmpl w:val="373ECFF6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71277"/>
    <w:multiLevelType w:val="hybridMultilevel"/>
    <w:tmpl w:val="CAC200E0"/>
    <w:lvl w:ilvl="0" w:tplc="BE44A7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02889"/>
    <w:multiLevelType w:val="hybridMultilevel"/>
    <w:tmpl w:val="A56E0276"/>
    <w:lvl w:ilvl="0" w:tplc="0444038C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18A46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AA62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08ED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7215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C653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21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C2B1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B01A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25CD1"/>
    <w:multiLevelType w:val="hybridMultilevel"/>
    <w:tmpl w:val="2D24329E"/>
    <w:lvl w:ilvl="0" w:tplc="BDB2EDAC">
      <w:start w:val="1"/>
      <w:numFmt w:val="decimal"/>
      <w:pStyle w:val="Slo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D1C09B6" w:tentative="1">
      <w:start w:val="1"/>
      <w:numFmt w:val="lowerLetter"/>
      <w:lvlText w:val="%2."/>
      <w:lvlJc w:val="left"/>
      <w:pPr>
        <w:ind w:left="1800" w:hanging="360"/>
      </w:pPr>
    </w:lvl>
    <w:lvl w:ilvl="2" w:tplc="0888B2C8" w:tentative="1">
      <w:start w:val="1"/>
      <w:numFmt w:val="lowerRoman"/>
      <w:lvlText w:val="%3."/>
      <w:lvlJc w:val="right"/>
      <w:pPr>
        <w:ind w:left="2520" w:hanging="180"/>
      </w:pPr>
    </w:lvl>
    <w:lvl w:ilvl="3" w:tplc="47EECA9A" w:tentative="1">
      <w:start w:val="1"/>
      <w:numFmt w:val="decimal"/>
      <w:lvlText w:val="%4."/>
      <w:lvlJc w:val="left"/>
      <w:pPr>
        <w:ind w:left="3240" w:hanging="360"/>
      </w:pPr>
    </w:lvl>
    <w:lvl w:ilvl="4" w:tplc="28CEAA82" w:tentative="1">
      <w:start w:val="1"/>
      <w:numFmt w:val="lowerLetter"/>
      <w:lvlText w:val="%5."/>
      <w:lvlJc w:val="left"/>
      <w:pPr>
        <w:ind w:left="3960" w:hanging="360"/>
      </w:pPr>
    </w:lvl>
    <w:lvl w:ilvl="5" w:tplc="D43EC80A" w:tentative="1">
      <w:start w:val="1"/>
      <w:numFmt w:val="lowerRoman"/>
      <w:lvlText w:val="%6."/>
      <w:lvlJc w:val="right"/>
      <w:pPr>
        <w:ind w:left="4680" w:hanging="180"/>
      </w:pPr>
    </w:lvl>
    <w:lvl w:ilvl="6" w:tplc="BD9460BA" w:tentative="1">
      <w:start w:val="1"/>
      <w:numFmt w:val="decimal"/>
      <w:lvlText w:val="%7."/>
      <w:lvlJc w:val="left"/>
      <w:pPr>
        <w:ind w:left="5400" w:hanging="360"/>
      </w:pPr>
    </w:lvl>
    <w:lvl w:ilvl="7" w:tplc="495A7C96" w:tentative="1">
      <w:start w:val="1"/>
      <w:numFmt w:val="lowerLetter"/>
      <w:lvlText w:val="%8."/>
      <w:lvlJc w:val="left"/>
      <w:pPr>
        <w:ind w:left="6120" w:hanging="360"/>
      </w:pPr>
    </w:lvl>
    <w:lvl w:ilvl="8" w:tplc="E72287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8822E0"/>
    <w:multiLevelType w:val="hybridMultilevel"/>
    <w:tmpl w:val="5FCA2F7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25495"/>
    <w:multiLevelType w:val="hybridMultilevel"/>
    <w:tmpl w:val="5CBC2CF2"/>
    <w:lvl w:ilvl="0" w:tplc="FFFFFFFF">
      <w:start w:val="49"/>
      <w:numFmt w:val="bullet"/>
      <w:lvlText w:val=""/>
      <w:lvlJc w:val="left"/>
      <w:pPr>
        <w:ind w:left="754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1C634ADD"/>
    <w:multiLevelType w:val="hybridMultilevel"/>
    <w:tmpl w:val="9FD673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F6189"/>
    <w:multiLevelType w:val="hybridMultilevel"/>
    <w:tmpl w:val="16A2C454"/>
    <w:lvl w:ilvl="0" w:tplc="BE44A7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B4164C"/>
    <w:multiLevelType w:val="hybridMultilevel"/>
    <w:tmpl w:val="1C54347E"/>
    <w:lvl w:ilvl="0" w:tplc="7B422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A248C8"/>
    <w:multiLevelType w:val="hybridMultilevel"/>
    <w:tmpl w:val="77F45560"/>
    <w:lvl w:ilvl="0" w:tplc="18CE1010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F0C34"/>
    <w:multiLevelType w:val="hybridMultilevel"/>
    <w:tmpl w:val="A1A4857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71525F"/>
    <w:multiLevelType w:val="hybridMultilevel"/>
    <w:tmpl w:val="8FECF8EA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422E2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B2C87"/>
    <w:multiLevelType w:val="hybridMultilevel"/>
    <w:tmpl w:val="01D45E32"/>
    <w:lvl w:ilvl="0" w:tplc="3D2AF542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8342C7"/>
    <w:multiLevelType w:val="hybridMultilevel"/>
    <w:tmpl w:val="2A9AD4B2"/>
    <w:lvl w:ilvl="0" w:tplc="BE44A7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18A46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AA62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08ED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7215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C653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21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C2B1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B01A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612E54"/>
    <w:multiLevelType w:val="hybridMultilevel"/>
    <w:tmpl w:val="FCF296A2"/>
    <w:lvl w:ilvl="0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7B422E22">
      <w:start w:val="1"/>
      <w:numFmt w:val="bullet"/>
      <w:lvlText w:val="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E0C0D8D"/>
    <w:multiLevelType w:val="hybridMultilevel"/>
    <w:tmpl w:val="9DD0CBDA"/>
    <w:lvl w:ilvl="0" w:tplc="F4CAA16E">
      <w:start w:val="1"/>
      <w:numFmt w:val="decimal"/>
      <w:lvlText w:val="2.1.1.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451A6D"/>
    <w:multiLevelType w:val="hybridMultilevel"/>
    <w:tmpl w:val="D6BECFF4"/>
    <w:lvl w:ilvl="0" w:tplc="BE44A7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F832C3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134668"/>
    <w:multiLevelType w:val="hybridMultilevel"/>
    <w:tmpl w:val="93AA8E9E"/>
    <w:lvl w:ilvl="0" w:tplc="BE44A7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70106D"/>
    <w:multiLevelType w:val="hybridMultilevel"/>
    <w:tmpl w:val="AEEC3154"/>
    <w:lvl w:ilvl="0" w:tplc="BE44A7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B938B5"/>
    <w:multiLevelType w:val="hybridMultilevel"/>
    <w:tmpl w:val="4A68F3B6"/>
    <w:lvl w:ilvl="0" w:tplc="BE44A7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650B1"/>
    <w:multiLevelType w:val="hybridMultilevel"/>
    <w:tmpl w:val="D636656A"/>
    <w:lvl w:ilvl="0" w:tplc="BE44A7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83385A"/>
    <w:multiLevelType w:val="hybridMultilevel"/>
    <w:tmpl w:val="71E4B2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1F1B67"/>
    <w:multiLevelType w:val="hybridMultilevel"/>
    <w:tmpl w:val="EBDAC0E4"/>
    <w:lvl w:ilvl="0" w:tplc="76981C26">
      <w:numFmt w:val="bullet"/>
      <w:pStyle w:val="Achievemen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5D8ACB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50FB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C010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58A3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3929A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D22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64D3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823C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42370"/>
    <w:multiLevelType w:val="hybridMultilevel"/>
    <w:tmpl w:val="CFA21774"/>
    <w:lvl w:ilvl="0" w:tplc="C2F01690">
      <w:start w:val="1"/>
      <w:numFmt w:val="decimal"/>
      <w:lvlText w:val="2.1.2.%1"/>
      <w:lvlJc w:val="left"/>
      <w:pPr>
        <w:ind w:left="249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216" w:hanging="360"/>
      </w:pPr>
    </w:lvl>
    <w:lvl w:ilvl="2" w:tplc="0424001B" w:tentative="1">
      <w:start w:val="1"/>
      <w:numFmt w:val="lowerRoman"/>
      <w:lvlText w:val="%3."/>
      <w:lvlJc w:val="right"/>
      <w:pPr>
        <w:ind w:left="3936" w:hanging="180"/>
      </w:pPr>
    </w:lvl>
    <w:lvl w:ilvl="3" w:tplc="0424000F">
      <w:start w:val="1"/>
      <w:numFmt w:val="decimal"/>
      <w:lvlText w:val="%4."/>
      <w:lvlJc w:val="left"/>
      <w:pPr>
        <w:ind w:left="4656" w:hanging="360"/>
      </w:pPr>
    </w:lvl>
    <w:lvl w:ilvl="4" w:tplc="04240019" w:tentative="1">
      <w:start w:val="1"/>
      <w:numFmt w:val="lowerLetter"/>
      <w:lvlText w:val="%5."/>
      <w:lvlJc w:val="left"/>
      <w:pPr>
        <w:ind w:left="5376" w:hanging="360"/>
      </w:pPr>
    </w:lvl>
    <w:lvl w:ilvl="5" w:tplc="0424001B" w:tentative="1">
      <w:start w:val="1"/>
      <w:numFmt w:val="lowerRoman"/>
      <w:lvlText w:val="%6."/>
      <w:lvlJc w:val="right"/>
      <w:pPr>
        <w:ind w:left="6096" w:hanging="180"/>
      </w:pPr>
    </w:lvl>
    <w:lvl w:ilvl="6" w:tplc="0424000F" w:tentative="1">
      <w:start w:val="1"/>
      <w:numFmt w:val="decimal"/>
      <w:lvlText w:val="%7."/>
      <w:lvlJc w:val="left"/>
      <w:pPr>
        <w:ind w:left="6816" w:hanging="360"/>
      </w:pPr>
    </w:lvl>
    <w:lvl w:ilvl="7" w:tplc="04240019" w:tentative="1">
      <w:start w:val="1"/>
      <w:numFmt w:val="lowerLetter"/>
      <w:lvlText w:val="%8."/>
      <w:lvlJc w:val="left"/>
      <w:pPr>
        <w:ind w:left="7536" w:hanging="360"/>
      </w:pPr>
    </w:lvl>
    <w:lvl w:ilvl="8" w:tplc="0424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26" w15:restartNumberingAfterBreak="0">
    <w:nsid w:val="65CD28DC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8E2EC9"/>
    <w:multiLevelType w:val="hybridMultilevel"/>
    <w:tmpl w:val="131A15A0"/>
    <w:lvl w:ilvl="0" w:tplc="BE44A7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9" w15:restartNumberingAfterBreak="0">
    <w:nsid w:val="6800147C"/>
    <w:multiLevelType w:val="hybridMultilevel"/>
    <w:tmpl w:val="1D525070"/>
    <w:lvl w:ilvl="0" w:tplc="3E4C46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853545"/>
    <w:multiLevelType w:val="hybridMultilevel"/>
    <w:tmpl w:val="69124C02"/>
    <w:lvl w:ilvl="0" w:tplc="EE3E443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D6817"/>
    <w:multiLevelType w:val="hybridMultilevel"/>
    <w:tmpl w:val="0A4E9162"/>
    <w:lvl w:ilvl="0" w:tplc="BE44A7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111439">
    <w:abstractNumId w:val="4"/>
  </w:num>
  <w:num w:numId="2" w16cid:durableId="1133062638">
    <w:abstractNumId w:val="24"/>
  </w:num>
  <w:num w:numId="3" w16cid:durableId="1575628353">
    <w:abstractNumId w:val="28"/>
  </w:num>
  <w:num w:numId="4" w16cid:durableId="1816146714">
    <w:abstractNumId w:val="3"/>
  </w:num>
  <w:num w:numId="5" w16cid:durableId="87510746">
    <w:abstractNumId w:val="30"/>
  </w:num>
  <w:num w:numId="6" w16cid:durableId="1898660355">
    <w:abstractNumId w:val="1"/>
  </w:num>
  <w:num w:numId="7" w16cid:durableId="36397005">
    <w:abstractNumId w:val="12"/>
  </w:num>
  <w:num w:numId="8" w16cid:durableId="1531800797">
    <w:abstractNumId w:val="7"/>
  </w:num>
  <w:num w:numId="9" w16cid:durableId="374237615">
    <w:abstractNumId w:val="29"/>
  </w:num>
  <w:num w:numId="10" w16cid:durableId="1396120872">
    <w:abstractNumId w:val="6"/>
  </w:num>
  <w:num w:numId="11" w16cid:durableId="1518303521">
    <w:abstractNumId w:val="15"/>
  </w:num>
  <w:num w:numId="12" w16cid:durableId="781656735">
    <w:abstractNumId w:val="11"/>
  </w:num>
  <w:num w:numId="13" w16cid:durableId="2013485260">
    <w:abstractNumId w:val="0"/>
  </w:num>
  <w:num w:numId="14" w16cid:durableId="595871557">
    <w:abstractNumId w:val="9"/>
  </w:num>
  <w:num w:numId="15" w16cid:durableId="2009557672">
    <w:abstractNumId w:val="13"/>
  </w:num>
  <w:num w:numId="16" w16cid:durableId="298654787">
    <w:abstractNumId w:val="25"/>
  </w:num>
  <w:num w:numId="17" w16cid:durableId="947615164">
    <w:abstractNumId w:val="26"/>
  </w:num>
  <w:num w:numId="18" w16cid:durableId="174195973">
    <w:abstractNumId w:val="18"/>
  </w:num>
  <w:num w:numId="19" w16cid:durableId="1756899978">
    <w:abstractNumId w:val="10"/>
  </w:num>
  <w:num w:numId="20" w16cid:durableId="978921328">
    <w:abstractNumId w:val="23"/>
  </w:num>
  <w:num w:numId="21" w16cid:durableId="919484891">
    <w:abstractNumId w:val="5"/>
  </w:num>
  <w:num w:numId="22" w16cid:durableId="1138493441">
    <w:abstractNumId w:val="16"/>
  </w:num>
  <w:num w:numId="23" w16cid:durableId="22102377">
    <w:abstractNumId w:val="14"/>
  </w:num>
  <w:num w:numId="24" w16cid:durableId="2055539794">
    <w:abstractNumId w:val="31"/>
  </w:num>
  <w:num w:numId="25" w16cid:durableId="1649701236">
    <w:abstractNumId w:val="27"/>
  </w:num>
  <w:num w:numId="26" w16cid:durableId="438379262">
    <w:abstractNumId w:val="22"/>
  </w:num>
  <w:num w:numId="27" w16cid:durableId="1815482528">
    <w:abstractNumId w:val="17"/>
  </w:num>
  <w:num w:numId="28" w16cid:durableId="184951618">
    <w:abstractNumId w:val="8"/>
  </w:num>
  <w:num w:numId="29" w16cid:durableId="1970236904">
    <w:abstractNumId w:val="20"/>
  </w:num>
  <w:num w:numId="30" w16cid:durableId="373427969">
    <w:abstractNumId w:val="2"/>
  </w:num>
  <w:num w:numId="31" w16cid:durableId="460736013">
    <w:abstractNumId w:val="21"/>
  </w:num>
  <w:num w:numId="32" w16cid:durableId="1150748196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710"/>
    <w:rsid w:val="00000045"/>
    <w:rsid w:val="000123C0"/>
    <w:rsid w:val="000124D8"/>
    <w:rsid w:val="00012BC1"/>
    <w:rsid w:val="00012F07"/>
    <w:rsid w:val="00016892"/>
    <w:rsid w:val="00017E27"/>
    <w:rsid w:val="000351C7"/>
    <w:rsid w:val="00040A15"/>
    <w:rsid w:val="000411AB"/>
    <w:rsid w:val="00042C08"/>
    <w:rsid w:val="00044246"/>
    <w:rsid w:val="00045EBD"/>
    <w:rsid w:val="0005212A"/>
    <w:rsid w:val="00052A70"/>
    <w:rsid w:val="000614CC"/>
    <w:rsid w:val="00062B4E"/>
    <w:rsid w:val="00063364"/>
    <w:rsid w:val="000637F9"/>
    <w:rsid w:val="000658A6"/>
    <w:rsid w:val="000700B4"/>
    <w:rsid w:val="000724BE"/>
    <w:rsid w:val="00072E0A"/>
    <w:rsid w:val="00073114"/>
    <w:rsid w:val="00076478"/>
    <w:rsid w:val="000828B0"/>
    <w:rsid w:val="00086554"/>
    <w:rsid w:val="0009168E"/>
    <w:rsid w:val="000925B5"/>
    <w:rsid w:val="00093174"/>
    <w:rsid w:val="00093796"/>
    <w:rsid w:val="000945AC"/>
    <w:rsid w:val="00095B18"/>
    <w:rsid w:val="000A2090"/>
    <w:rsid w:val="000A2652"/>
    <w:rsid w:val="000A3661"/>
    <w:rsid w:val="000A382E"/>
    <w:rsid w:val="000A5AC4"/>
    <w:rsid w:val="000A74AF"/>
    <w:rsid w:val="000B31EB"/>
    <w:rsid w:val="000C4127"/>
    <w:rsid w:val="000D0465"/>
    <w:rsid w:val="000D4538"/>
    <w:rsid w:val="000E2DC1"/>
    <w:rsid w:val="000E39E7"/>
    <w:rsid w:val="000E3F0C"/>
    <w:rsid w:val="000E5868"/>
    <w:rsid w:val="000E6E5C"/>
    <w:rsid w:val="000E7868"/>
    <w:rsid w:val="000F0062"/>
    <w:rsid w:val="000F0CD0"/>
    <w:rsid w:val="000F13F2"/>
    <w:rsid w:val="000F22D0"/>
    <w:rsid w:val="000F327C"/>
    <w:rsid w:val="001021C2"/>
    <w:rsid w:val="00104786"/>
    <w:rsid w:val="00104CB7"/>
    <w:rsid w:val="00104F9A"/>
    <w:rsid w:val="00110720"/>
    <w:rsid w:val="00113F9D"/>
    <w:rsid w:val="00115248"/>
    <w:rsid w:val="00117611"/>
    <w:rsid w:val="0012138B"/>
    <w:rsid w:val="00130145"/>
    <w:rsid w:val="00133913"/>
    <w:rsid w:val="00133FF7"/>
    <w:rsid w:val="00136008"/>
    <w:rsid w:val="0013638D"/>
    <w:rsid w:val="001376A5"/>
    <w:rsid w:val="001415C0"/>
    <w:rsid w:val="00143070"/>
    <w:rsid w:val="00144E0F"/>
    <w:rsid w:val="00155D39"/>
    <w:rsid w:val="001609F6"/>
    <w:rsid w:val="00167678"/>
    <w:rsid w:val="001720EF"/>
    <w:rsid w:val="00174591"/>
    <w:rsid w:val="0017649F"/>
    <w:rsid w:val="00177457"/>
    <w:rsid w:val="00183463"/>
    <w:rsid w:val="00183972"/>
    <w:rsid w:val="001972E8"/>
    <w:rsid w:val="001A13F5"/>
    <w:rsid w:val="001A4DEB"/>
    <w:rsid w:val="001A526E"/>
    <w:rsid w:val="001A6BF1"/>
    <w:rsid w:val="001A72C9"/>
    <w:rsid w:val="001B22CF"/>
    <w:rsid w:val="001B4134"/>
    <w:rsid w:val="001B5D39"/>
    <w:rsid w:val="001B697E"/>
    <w:rsid w:val="001C046A"/>
    <w:rsid w:val="001C0ACA"/>
    <w:rsid w:val="001C2F0E"/>
    <w:rsid w:val="001C7259"/>
    <w:rsid w:val="001C786F"/>
    <w:rsid w:val="001C7DB2"/>
    <w:rsid w:val="001D217E"/>
    <w:rsid w:val="001D40AD"/>
    <w:rsid w:val="001E0342"/>
    <w:rsid w:val="001E155C"/>
    <w:rsid w:val="001E2D58"/>
    <w:rsid w:val="001E52FA"/>
    <w:rsid w:val="002042C9"/>
    <w:rsid w:val="002063EF"/>
    <w:rsid w:val="00207A00"/>
    <w:rsid w:val="00207CA9"/>
    <w:rsid w:val="002118F0"/>
    <w:rsid w:val="00212A8B"/>
    <w:rsid w:val="00215929"/>
    <w:rsid w:val="002209EA"/>
    <w:rsid w:val="002276D6"/>
    <w:rsid w:val="00227FF1"/>
    <w:rsid w:val="00230A71"/>
    <w:rsid w:val="00236169"/>
    <w:rsid w:val="00236201"/>
    <w:rsid w:val="00241B7D"/>
    <w:rsid w:val="002427EE"/>
    <w:rsid w:val="00244A06"/>
    <w:rsid w:val="002451FE"/>
    <w:rsid w:val="002471BC"/>
    <w:rsid w:val="00251B4E"/>
    <w:rsid w:val="002537E8"/>
    <w:rsid w:val="00260A55"/>
    <w:rsid w:val="00271A92"/>
    <w:rsid w:val="002759A7"/>
    <w:rsid w:val="00280508"/>
    <w:rsid w:val="002844D6"/>
    <w:rsid w:val="00284F71"/>
    <w:rsid w:val="00290D4A"/>
    <w:rsid w:val="002A447C"/>
    <w:rsid w:val="002A4D37"/>
    <w:rsid w:val="002A7278"/>
    <w:rsid w:val="002B0C00"/>
    <w:rsid w:val="002C1D8E"/>
    <w:rsid w:val="002D108A"/>
    <w:rsid w:val="002D326E"/>
    <w:rsid w:val="002D331D"/>
    <w:rsid w:val="002D7F33"/>
    <w:rsid w:val="002E3E60"/>
    <w:rsid w:val="002E4515"/>
    <w:rsid w:val="002E7EEF"/>
    <w:rsid w:val="002F5E2E"/>
    <w:rsid w:val="002F6207"/>
    <w:rsid w:val="003037E5"/>
    <w:rsid w:val="003079CD"/>
    <w:rsid w:val="00312D43"/>
    <w:rsid w:val="00314A21"/>
    <w:rsid w:val="00317489"/>
    <w:rsid w:val="00320AEE"/>
    <w:rsid w:val="00331123"/>
    <w:rsid w:val="00332985"/>
    <w:rsid w:val="00333106"/>
    <w:rsid w:val="00340102"/>
    <w:rsid w:val="0034282E"/>
    <w:rsid w:val="00344DE4"/>
    <w:rsid w:val="00350ECB"/>
    <w:rsid w:val="00351B4D"/>
    <w:rsid w:val="003527FA"/>
    <w:rsid w:val="0035685D"/>
    <w:rsid w:val="00357967"/>
    <w:rsid w:val="00360091"/>
    <w:rsid w:val="00361ACB"/>
    <w:rsid w:val="00363EED"/>
    <w:rsid w:val="00366460"/>
    <w:rsid w:val="00370324"/>
    <w:rsid w:val="0037141D"/>
    <w:rsid w:val="00372880"/>
    <w:rsid w:val="003766AA"/>
    <w:rsid w:val="003868E9"/>
    <w:rsid w:val="00392E48"/>
    <w:rsid w:val="00397DCF"/>
    <w:rsid w:val="003A2370"/>
    <w:rsid w:val="003B183F"/>
    <w:rsid w:val="003B3E94"/>
    <w:rsid w:val="003B46DB"/>
    <w:rsid w:val="003B68E0"/>
    <w:rsid w:val="003B74EC"/>
    <w:rsid w:val="003C0091"/>
    <w:rsid w:val="003D1DAE"/>
    <w:rsid w:val="003D1E21"/>
    <w:rsid w:val="003D321A"/>
    <w:rsid w:val="003D3EB7"/>
    <w:rsid w:val="003D3F90"/>
    <w:rsid w:val="003D41C6"/>
    <w:rsid w:val="003E345C"/>
    <w:rsid w:val="003E3582"/>
    <w:rsid w:val="003F048F"/>
    <w:rsid w:val="003F51C9"/>
    <w:rsid w:val="003F716F"/>
    <w:rsid w:val="00404140"/>
    <w:rsid w:val="00406BC7"/>
    <w:rsid w:val="00414E9F"/>
    <w:rsid w:val="004161FA"/>
    <w:rsid w:val="00416754"/>
    <w:rsid w:val="004177BF"/>
    <w:rsid w:val="00421CB5"/>
    <w:rsid w:val="00425563"/>
    <w:rsid w:val="004263B6"/>
    <w:rsid w:val="0042715B"/>
    <w:rsid w:val="00430363"/>
    <w:rsid w:val="004303D3"/>
    <w:rsid w:val="00433DD5"/>
    <w:rsid w:val="00437A9F"/>
    <w:rsid w:val="0044701E"/>
    <w:rsid w:val="0045100F"/>
    <w:rsid w:val="00457A17"/>
    <w:rsid w:val="004635D2"/>
    <w:rsid w:val="00464FA6"/>
    <w:rsid w:val="004655AD"/>
    <w:rsid w:val="00466078"/>
    <w:rsid w:val="00470287"/>
    <w:rsid w:val="004711B3"/>
    <w:rsid w:val="00472539"/>
    <w:rsid w:val="004756B6"/>
    <w:rsid w:val="00476483"/>
    <w:rsid w:val="00480A58"/>
    <w:rsid w:val="00481E4A"/>
    <w:rsid w:val="0049011D"/>
    <w:rsid w:val="00490FFA"/>
    <w:rsid w:val="00491228"/>
    <w:rsid w:val="0049195E"/>
    <w:rsid w:val="0049342C"/>
    <w:rsid w:val="00494778"/>
    <w:rsid w:val="00495E54"/>
    <w:rsid w:val="00496E4B"/>
    <w:rsid w:val="004A1742"/>
    <w:rsid w:val="004A3100"/>
    <w:rsid w:val="004A4313"/>
    <w:rsid w:val="004A5627"/>
    <w:rsid w:val="004B12BE"/>
    <w:rsid w:val="004B1CBF"/>
    <w:rsid w:val="004B2742"/>
    <w:rsid w:val="004B2E30"/>
    <w:rsid w:val="004B7E71"/>
    <w:rsid w:val="004C60DF"/>
    <w:rsid w:val="004C7D72"/>
    <w:rsid w:val="004C7DBE"/>
    <w:rsid w:val="004D2648"/>
    <w:rsid w:val="004D2BF2"/>
    <w:rsid w:val="004D37BC"/>
    <w:rsid w:val="004D5088"/>
    <w:rsid w:val="004D53DE"/>
    <w:rsid w:val="004D62E4"/>
    <w:rsid w:val="004D6994"/>
    <w:rsid w:val="004D7740"/>
    <w:rsid w:val="004E6C51"/>
    <w:rsid w:val="004F09C8"/>
    <w:rsid w:val="004F3279"/>
    <w:rsid w:val="004F348D"/>
    <w:rsid w:val="004F5D72"/>
    <w:rsid w:val="00501087"/>
    <w:rsid w:val="005017DF"/>
    <w:rsid w:val="0050757D"/>
    <w:rsid w:val="00511767"/>
    <w:rsid w:val="005127F5"/>
    <w:rsid w:val="00512A1B"/>
    <w:rsid w:val="00514C7F"/>
    <w:rsid w:val="00514D16"/>
    <w:rsid w:val="00520C28"/>
    <w:rsid w:val="00522611"/>
    <w:rsid w:val="00527CFC"/>
    <w:rsid w:val="00531D40"/>
    <w:rsid w:val="00534280"/>
    <w:rsid w:val="0053466D"/>
    <w:rsid w:val="00536600"/>
    <w:rsid w:val="00536730"/>
    <w:rsid w:val="00537A83"/>
    <w:rsid w:val="005444CE"/>
    <w:rsid w:val="00546525"/>
    <w:rsid w:val="0055033C"/>
    <w:rsid w:val="00550DFC"/>
    <w:rsid w:val="0055330B"/>
    <w:rsid w:val="00562DEB"/>
    <w:rsid w:val="00564306"/>
    <w:rsid w:val="00570664"/>
    <w:rsid w:val="00570CE7"/>
    <w:rsid w:val="00577091"/>
    <w:rsid w:val="005805C9"/>
    <w:rsid w:val="00581B9B"/>
    <w:rsid w:val="00582FBD"/>
    <w:rsid w:val="00590614"/>
    <w:rsid w:val="0059539C"/>
    <w:rsid w:val="005A0DB8"/>
    <w:rsid w:val="005A2126"/>
    <w:rsid w:val="005A3835"/>
    <w:rsid w:val="005A415B"/>
    <w:rsid w:val="005A46AA"/>
    <w:rsid w:val="005A799A"/>
    <w:rsid w:val="005B3F7F"/>
    <w:rsid w:val="005B4F79"/>
    <w:rsid w:val="005B53F1"/>
    <w:rsid w:val="005B7F8A"/>
    <w:rsid w:val="005C10CD"/>
    <w:rsid w:val="005C11CE"/>
    <w:rsid w:val="005C2F87"/>
    <w:rsid w:val="005C32BE"/>
    <w:rsid w:val="005C41CB"/>
    <w:rsid w:val="005C78F3"/>
    <w:rsid w:val="005D0EE4"/>
    <w:rsid w:val="005D1DA9"/>
    <w:rsid w:val="005D1F16"/>
    <w:rsid w:val="005D29EF"/>
    <w:rsid w:val="005D2D68"/>
    <w:rsid w:val="005D2EF0"/>
    <w:rsid w:val="005D4D3E"/>
    <w:rsid w:val="005D64BC"/>
    <w:rsid w:val="005D66CD"/>
    <w:rsid w:val="005D67D3"/>
    <w:rsid w:val="005E00C2"/>
    <w:rsid w:val="005E0C36"/>
    <w:rsid w:val="005E19AC"/>
    <w:rsid w:val="005F301E"/>
    <w:rsid w:val="005F4F07"/>
    <w:rsid w:val="005F640C"/>
    <w:rsid w:val="00603932"/>
    <w:rsid w:val="0060508D"/>
    <w:rsid w:val="0060656E"/>
    <w:rsid w:val="00610C31"/>
    <w:rsid w:val="00614A47"/>
    <w:rsid w:val="0061600D"/>
    <w:rsid w:val="00621D05"/>
    <w:rsid w:val="0062683C"/>
    <w:rsid w:val="00627DE8"/>
    <w:rsid w:val="00630E60"/>
    <w:rsid w:val="00635B6F"/>
    <w:rsid w:val="00641B5B"/>
    <w:rsid w:val="00644F51"/>
    <w:rsid w:val="00646995"/>
    <w:rsid w:val="006532C4"/>
    <w:rsid w:val="0065505D"/>
    <w:rsid w:val="0065697D"/>
    <w:rsid w:val="006600E4"/>
    <w:rsid w:val="00663DAA"/>
    <w:rsid w:val="006656A3"/>
    <w:rsid w:val="006703DC"/>
    <w:rsid w:val="00672A5E"/>
    <w:rsid w:val="006736A7"/>
    <w:rsid w:val="00675D6A"/>
    <w:rsid w:val="00683BB7"/>
    <w:rsid w:val="00686818"/>
    <w:rsid w:val="00686CA2"/>
    <w:rsid w:val="00691128"/>
    <w:rsid w:val="00693D43"/>
    <w:rsid w:val="00695319"/>
    <w:rsid w:val="0069559B"/>
    <w:rsid w:val="006A0FEB"/>
    <w:rsid w:val="006A2413"/>
    <w:rsid w:val="006A4142"/>
    <w:rsid w:val="006B02AC"/>
    <w:rsid w:val="006B0AA8"/>
    <w:rsid w:val="006B2D5C"/>
    <w:rsid w:val="006B469D"/>
    <w:rsid w:val="006B55D3"/>
    <w:rsid w:val="006C1AAE"/>
    <w:rsid w:val="006C7883"/>
    <w:rsid w:val="006D0496"/>
    <w:rsid w:val="006D1330"/>
    <w:rsid w:val="006D2D73"/>
    <w:rsid w:val="006D583A"/>
    <w:rsid w:val="006D70E0"/>
    <w:rsid w:val="006E07F8"/>
    <w:rsid w:val="006E097B"/>
    <w:rsid w:val="006E0EF0"/>
    <w:rsid w:val="006E2A0E"/>
    <w:rsid w:val="006E3569"/>
    <w:rsid w:val="006E4B7E"/>
    <w:rsid w:val="006E54EC"/>
    <w:rsid w:val="006E5D97"/>
    <w:rsid w:val="006F1108"/>
    <w:rsid w:val="006F1D9D"/>
    <w:rsid w:val="006F23B7"/>
    <w:rsid w:val="006F5645"/>
    <w:rsid w:val="006F5963"/>
    <w:rsid w:val="007008E5"/>
    <w:rsid w:val="00702209"/>
    <w:rsid w:val="0070251D"/>
    <w:rsid w:val="00712E5D"/>
    <w:rsid w:val="007141CA"/>
    <w:rsid w:val="0071482D"/>
    <w:rsid w:val="00716326"/>
    <w:rsid w:val="00732D40"/>
    <w:rsid w:val="00732DCE"/>
    <w:rsid w:val="00733764"/>
    <w:rsid w:val="0073414E"/>
    <w:rsid w:val="007368C1"/>
    <w:rsid w:val="00737595"/>
    <w:rsid w:val="0074064E"/>
    <w:rsid w:val="00745FAA"/>
    <w:rsid w:val="007466DB"/>
    <w:rsid w:val="0075074F"/>
    <w:rsid w:val="007522E3"/>
    <w:rsid w:val="00756038"/>
    <w:rsid w:val="007618C8"/>
    <w:rsid w:val="00763FBA"/>
    <w:rsid w:val="007663B5"/>
    <w:rsid w:val="00770432"/>
    <w:rsid w:val="00775506"/>
    <w:rsid w:val="00775950"/>
    <w:rsid w:val="00777D63"/>
    <w:rsid w:val="00783906"/>
    <w:rsid w:val="007862DC"/>
    <w:rsid w:val="00790682"/>
    <w:rsid w:val="007925F1"/>
    <w:rsid w:val="00792784"/>
    <w:rsid w:val="00793785"/>
    <w:rsid w:val="00794172"/>
    <w:rsid w:val="007A1A9C"/>
    <w:rsid w:val="007A3F1B"/>
    <w:rsid w:val="007A40AE"/>
    <w:rsid w:val="007B1553"/>
    <w:rsid w:val="007B26D0"/>
    <w:rsid w:val="007B6E0E"/>
    <w:rsid w:val="007B7863"/>
    <w:rsid w:val="007C220F"/>
    <w:rsid w:val="007C2A26"/>
    <w:rsid w:val="007C4E23"/>
    <w:rsid w:val="007C55B2"/>
    <w:rsid w:val="007D5A83"/>
    <w:rsid w:val="007F5A45"/>
    <w:rsid w:val="007F6D53"/>
    <w:rsid w:val="00801754"/>
    <w:rsid w:val="008020C5"/>
    <w:rsid w:val="008072C2"/>
    <w:rsid w:val="00815BE5"/>
    <w:rsid w:val="0081740B"/>
    <w:rsid w:val="00823662"/>
    <w:rsid w:val="00826D9B"/>
    <w:rsid w:val="008336A4"/>
    <w:rsid w:val="00835E33"/>
    <w:rsid w:val="00836A54"/>
    <w:rsid w:val="008427AF"/>
    <w:rsid w:val="00842F03"/>
    <w:rsid w:val="00844438"/>
    <w:rsid w:val="008455E1"/>
    <w:rsid w:val="00845BAC"/>
    <w:rsid w:val="00845CE9"/>
    <w:rsid w:val="00850B5B"/>
    <w:rsid w:val="00862287"/>
    <w:rsid w:val="00863710"/>
    <w:rsid w:val="00867DAD"/>
    <w:rsid w:val="0087068B"/>
    <w:rsid w:val="00870724"/>
    <w:rsid w:val="008714EB"/>
    <w:rsid w:val="0087402F"/>
    <w:rsid w:val="00875FA1"/>
    <w:rsid w:val="00880C8C"/>
    <w:rsid w:val="0088318F"/>
    <w:rsid w:val="00884DAD"/>
    <w:rsid w:val="00887C73"/>
    <w:rsid w:val="00887F07"/>
    <w:rsid w:val="00890532"/>
    <w:rsid w:val="008919D2"/>
    <w:rsid w:val="00892C6D"/>
    <w:rsid w:val="00893A94"/>
    <w:rsid w:val="00893FA1"/>
    <w:rsid w:val="00894DEE"/>
    <w:rsid w:val="008955FE"/>
    <w:rsid w:val="008A3E72"/>
    <w:rsid w:val="008A6424"/>
    <w:rsid w:val="008B1C8A"/>
    <w:rsid w:val="008B286D"/>
    <w:rsid w:val="008B3D82"/>
    <w:rsid w:val="008B41FC"/>
    <w:rsid w:val="008B4D92"/>
    <w:rsid w:val="008C06D1"/>
    <w:rsid w:val="008C24F6"/>
    <w:rsid w:val="008C421A"/>
    <w:rsid w:val="008D09DB"/>
    <w:rsid w:val="008D0B0E"/>
    <w:rsid w:val="008D0ED8"/>
    <w:rsid w:val="008D52BD"/>
    <w:rsid w:val="008E0167"/>
    <w:rsid w:val="008E1FA4"/>
    <w:rsid w:val="008E4C13"/>
    <w:rsid w:val="008E5D45"/>
    <w:rsid w:val="008F0B76"/>
    <w:rsid w:val="008F1E03"/>
    <w:rsid w:val="008F20AC"/>
    <w:rsid w:val="008F2E71"/>
    <w:rsid w:val="008F69E1"/>
    <w:rsid w:val="008F73C5"/>
    <w:rsid w:val="00900588"/>
    <w:rsid w:val="009009F2"/>
    <w:rsid w:val="00914868"/>
    <w:rsid w:val="009163BF"/>
    <w:rsid w:val="00916E78"/>
    <w:rsid w:val="00917384"/>
    <w:rsid w:val="00917927"/>
    <w:rsid w:val="00921165"/>
    <w:rsid w:val="00926BF2"/>
    <w:rsid w:val="00930321"/>
    <w:rsid w:val="00933456"/>
    <w:rsid w:val="009348A7"/>
    <w:rsid w:val="00936A42"/>
    <w:rsid w:val="00940F7A"/>
    <w:rsid w:val="0094410C"/>
    <w:rsid w:val="00952FC2"/>
    <w:rsid w:val="00954D1F"/>
    <w:rsid w:val="00955550"/>
    <w:rsid w:val="00955621"/>
    <w:rsid w:val="00956082"/>
    <w:rsid w:val="00956EB2"/>
    <w:rsid w:val="00957B4F"/>
    <w:rsid w:val="00970072"/>
    <w:rsid w:val="009711A3"/>
    <w:rsid w:val="00974FCA"/>
    <w:rsid w:val="009750B5"/>
    <w:rsid w:val="00975EA1"/>
    <w:rsid w:val="00980EC2"/>
    <w:rsid w:val="00993DCD"/>
    <w:rsid w:val="009A0E2F"/>
    <w:rsid w:val="009A1F80"/>
    <w:rsid w:val="009A50D3"/>
    <w:rsid w:val="009A76AA"/>
    <w:rsid w:val="009B0CFB"/>
    <w:rsid w:val="009B529E"/>
    <w:rsid w:val="009B7A50"/>
    <w:rsid w:val="009C05EB"/>
    <w:rsid w:val="009C0CFD"/>
    <w:rsid w:val="009C0E2D"/>
    <w:rsid w:val="009C35A1"/>
    <w:rsid w:val="009D1FDB"/>
    <w:rsid w:val="009D2823"/>
    <w:rsid w:val="009D2F09"/>
    <w:rsid w:val="009D4F8B"/>
    <w:rsid w:val="009D7EBE"/>
    <w:rsid w:val="009E514C"/>
    <w:rsid w:val="009E7085"/>
    <w:rsid w:val="009F2C9C"/>
    <w:rsid w:val="009F3811"/>
    <w:rsid w:val="009F3950"/>
    <w:rsid w:val="009F7E51"/>
    <w:rsid w:val="00A00058"/>
    <w:rsid w:val="00A03078"/>
    <w:rsid w:val="00A03222"/>
    <w:rsid w:val="00A07E7E"/>
    <w:rsid w:val="00A14AF5"/>
    <w:rsid w:val="00A1500A"/>
    <w:rsid w:val="00A169BE"/>
    <w:rsid w:val="00A229C0"/>
    <w:rsid w:val="00A318A4"/>
    <w:rsid w:val="00A3219E"/>
    <w:rsid w:val="00A32ECE"/>
    <w:rsid w:val="00A333DD"/>
    <w:rsid w:val="00A40904"/>
    <w:rsid w:val="00A41A61"/>
    <w:rsid w:val="00A4404E"/>
    <w:rsid w:val="00A4734D"/>
    <w:rsid w:val="00A474AC"/>
    <w:rsid w:val="00A50ECA"/>
    <w:rsid w:val="00A50FFF"/>
    <w:rsid w:val="00A510BA"/>
    <w:rsid w:val="00A51E34"/>
    <w:rsid w:val="00A52860"/>
    <w:rsid w:val="00A538CB"/>
    <w:rsid w:val="00A554B0"/>
    <w:rsid w:val="00A56C11"/>
    <w:rsid w:val="00A62A6D"/>
    <w:rsid w:val="00A64009"/>
    <w:rsid w:val="00A70CF8"/>
    <w:rsid w:val="00A71B0E"/>
    <w:rsid w:val="00A7200E"/>
    <w:rsid w:val="00A728FE"/>
    <w:rsid w:val="00A72A80"/>
    <w:rsid w:val="00A7478B"/>
    <w:rsid w:val="00A74E8B"/>
    <w:rsid w:val="00A859A4"/>
    <w:rsid w:val="00A90324"/>
    <w:rsid w:val="00A91FD5"/>
    <w:rsid w:val="00A9425E"/>
    <w:rsid w:val="00A95DCA"/>
    <w:rsid w:val="00A97FF5"/>
    <w:rsid w:val="00AA02AC"/>
    <w:rsid w:val="00AA2F0A"/>
    <w:rsid w:val="00AA7F1B"/>
    <w:rsid w:val="00AB13C1"/>
    <w:rsid w:val="00AB2DE2"/>
    <w:rsid w:val="00AB2F0D"/>
    <w:rsid w:val="00AB76C2"/>
    <w:rsid w:val="00AC126D"/>
    <w:rsid w:val="00AC147E"/>
    <w:rsid w:val="00AC5674"/>
    <w:rsid w:val="00AD08EA"/>
    <w:rsid w:val="00AD28C1"/>
    <w:rsid w:val="00AD3591"/>
    <w:rsid w:val="00AD4236"/>
    <w:rsid w:val="00AD4616"/>
    <w:rsid w:val="00AF1F28"/>
    <w:rsid w:val="00AF1F74"/>
    <w:rsid w:val="00AF6FF7"/>
    <w:rsid w:val="00B04188"/>
    <w:rsid w:val="00B054B6"/>
    <w:rsid w:val="00B06924"/>
    <w:rsid w:val="00B11354"/>
    <w:rsid w:val="00B11DBB"/>
    <w:rsid w:val="00B168F3"/>
    <w:rsid w:val="00B16E59"/>
    <w:rsid w:val="00B27542"/>
    <w:rsid w:val="00B30B82"/>
    <w:rsid w:val="00B31689"/>
    <w:rsid w:val="00B329FE"/>
    <w:rsid w:val="00B3373F"/>
    <w:rsid w:val="00B33F2F"/>
    <w:rsid w:val="00B36B38"/>
    <w:rsid w:val="00B37AE8"/>
    <w:rsid w:val="00B50B9F"/>
    <w:rsid w:val="00B50CA2"/>
    <w:rsid w:val="00B55200"/>
    <w:rsid w:val="00B55C16"/>
    <w:rsid w:val="00B617F0"/>
    <w:rsid w:val="00B621A8"/>
    <w:rsid w:val="00B63F3F"/>
    <w:rsid w:val="00B643D1"/>
    <w:rsid w:val="00B64A39"/>
    <w:rsid w:val="00B65FE4"/>
    <w:rsid w:val="00B731C8"/>
    <w:rsid w:val="00B734EA"/>
    <w:rsid w:val="00B73C96"/>
    <w:rsid w:val="00B80584"/>
    <w:rsid w:val="00B820FF"/>
    <w:rsid w:val="00B8242B"/>
    <w:rsid w:val="00B8436E"/>
    <w:rsid w:val="00B96244"/>
    <w:rsid w:val="00BA144C"/>
    <w:rsid w:val="00BA1FDB"/>
    <w:rsid w:val="00BA262A"/>
    <w:rsid w:val="00BA2B34"/>
    <w:rsid w:val="00BA3CC9"/>
    <w:rsid w:val="00BA448A"/>
    <w:rsid w:val="00BA4E38"/>
    <w:rsid w:val="00BB543A"/>
    <w:rsid w:val="00BC2603"/>
    <w:rsid w:val="00BC290F"/>
    <w:rsid w:val="00BD0268"/>
    <w:rsid w:val="00BD13FA"/>
    <w:rsid w:val="00BD3929"/>
    <w:rsid w:val="00BD75C0"/>
    <w:rsid w:val="00BD767A"/>
    <w:rsid w:val="00BE0739"/>
    <w:rsid w:val="00BE0E52"/>
    <w:rsid w:val="00BE17B5"/>
    <w:rsid w:val="00BE1873"/>
    <w:rsid w:val="00BE4239"/>
    <w:rsid w:val="00BE453C"/>
    <w:rsid w:val="00BF0644"/>
    <w:rsid w:val="00BF3EA2"/>
    <w:rsid w:val="00BF5127"/>
    <w:rsid w:val="00BF7D3E"/>
    <w:rsid w:val="00C01A73"/>
    <w:rsid w:val="00C03D13"/>
    <w:rsid w:val="00C04C42"/>
    <w:rsid w:val="00C24579"/>
    <w:rsid w:val="00C27B36"/>
    <w:rsid w:val="00C36C00"/>
    <w:rsid w:val="00C44E26"/>
    <w:rsid w:val="00C45DF9"/>
    <w:rsid w:val="00C52265"/>
    <w:rsid w:val="00C54D4D"/>
    <w:rsid w:val="00C572B3"/>
    <w:rsid w:val="00C57612"/>
    <w:rsid w:val="00C57C59"/>
    <w:rsid w:val="00C57CCD"/>
    <w:rsid w:val="00C61669"/>
    <w:rsid w:val="00C64FC5"/>
    <w:rsid w:val="00C71E95"/>
    <w:rsid w:val="00C74C74"/>
    <w:rsid w:val="00C8073A"/>
    <w:rsid w:val="00C80B25"/>
    <w:rsid w:val="00C877C3"/>
    <w:rsid w:val="00C96C85"/>
    <w:rsid w:val="00CA2081"/>
    <w:rsid w:val="00CA237B"/>
    <w:rsid w:val="00CA52ED"/>
    <w:rsid w:val="00CA6A2F"/>
    <w:rsid w:val="00CB08BE"/>
    <w:rsid w:val="00CB38D4"/>
    <w:rsid w:val="00CB3E5F"/>
    <w:rsid w:val="00CC0211"/>
    <w:rsid w:val="00CC0672"/>
    <w:rsid w:val="00CC161E"/>
    <w:rsid w:val="00CC4DFA"/>
    <w:rsid w:val="00CC4F56"/>
    <w:rsid w:val="00CC5B19"/>
    <w:rsid w:val="00CC5D17"/>
    <w:rsid w:val="00CD1F7D"/>
    <w:rsid w:val="00CE626C"/>
    <w:rsid w:val="00CE68FC"/>
    <w:rsid w:val="00CF0E42"/>
    <w:rsid w:val="00CF1F3B"/>
    <w:rsid w:val="00CF278E"/>
    <w:rsid w:val="00CF2A61"/>
    <w:rsid w:val="00CF3A99"/>
    <w:rsid w:val="00CF4676"/>
    <w:rsid w:val="00CF52A5"/>
    <w:rsid w:val="00CF72E4"/>
    <w:rsid w:val="00D02482"/>
    <w:rsid w:val="00D06A9F"/>
    <w:rsid w:val="00D07586"/>
    <w:rsid w:val="00D13C08"/>
    <w:rsid w:val="00D147CD"/>
    <w:rsid w:val="00D15714"/>
    <w:rsid w:val="00D1623E"/>
    <w:rsid w:val="00D172EC"/>
    <w:rsid w:val="00D17548"/>
    <w:rsid w:val="00D21800"/>
    <w:rsid w:val="00D235AE"/>
    <w:rsid w:val="00D243AE"/>
    <w:rsid w:val="00D25469"/>
    <w:rsid w:val="00D301FF"/>
    <w:rsid w:val="00D324AD"/>
    <w:rsid w:val="00D3600F"/>
    <w:rsid w:val="00D37AEE"/>
    <w:rsid w:val="00D428EF"/>
    <w:rsid w:val="00D4292C"/>
    <w:rsid w:val="00D433C0"/>
    <w:rsid w:val="00D43765"/>
    <w:rsid w:val="00D45F48"/>
    <w:rsid w:val="00D47A29"/>
    <w:rsid w:val="00D501B0"/>
    <w:rsid w:val="00D55666"/>
    <w:rsid w:val="00D56E5A"/>
    <w:rsid w:val="00D60331"/>
    <w:rsid w:val="00D62971"/>
    <w:rsid w:val="00D63AF2"/>
    <w:rsid w:val="00D64463"/>
    <w:rsid w:val="00D66F9C"/>
    <w:rsid w:val="00D67CEC"/>
    <w:rsid w:val="00D702F1"/>
    <w:rsid w:val="00D75918"/>
    <w:rsid w:val="00D75F37"/>
    <w:rsid w:val="00D81255"/>
    <w:rsid w:val="00D81A44"/>
    <w:rsid w:val="00D82F51"/>
    <w:rsid w:val="00D843F8"/>
    <w:rsid w:val="00D84404"/>
    <w:rsid w:val="00D85FB6"/>
    <w:rsid w:val="00D90F78"/>
    <w:rsid w:val="00D92A76"/>
    <w:rsid w:val="00D95248"/>
    <w:rsid w:val="00DA05B3"/>
    <w:rsid w:val="00DA0E8F"/>
    <w:rsid w:val="00DA44EB"/>
    <w:rsid w:val="00DA4523"/>
    <w:rsid w:val="00DB0BF7"/>
    <w:rsid w:val="00DB37F2"/>
    <w:rsid w:val="00DB4B29"/>
    <w:rsid w:val="00DB60CC"/>
    <w:rsid w:val="00DC7199"/>
    <w:rsid w:val="00DC778F"/>
    <w:rsid w:val="00DD14B4"/>
    <w:rsid w:val="00DD45F2"/>
    <w:rsid w:val="00DD5CCB"/>
    <w:rsid w:val="00DE3400"/>
    <w:rsid w:val="00DE4D1B"/>
    <w:rsid w:val="00DF22BE"/>
    <w:rsid w:val="00DF2A02"/>
    <w:rsid w:val="00DF326B"/>
    <w:rsid w:val="00DF597D"/>
    <w:rsid w:val="00DF7BF5"/>
    <w:rsid w:val="00DF7D42"/>
    <w:rsid w:val="00E04EC9"/>
    <w:rsid w:val="00E05C2B"/>
    <w:rsid w:val="00E07650"/>
    <w:rsid w:val="00E10F80"/>
    <w:rsid w:val="00E11A57"/>
    <w:rsid w:val="00E1287C"/>
    <w:rsid w:val="00E14F2E"/>
    <w:rsid w:val="00E166F9"/>
    <w:rsid w:val="00E16A12"/>
    <w:rsid w:val="00E177D8"/>
    <w:rsid w:val="00E22761"/>
    <w:rsid w:val="00E252A2"/>
    <w:rsid w:val="00E301A6"/>
    <w:rsid w:val="00E3060B"/>
    <w:rsid w:val="00E31C04"/>
    <w:rsid w:val="00E31EAC"/>
    <w:rsid w:val="00E32A25"/>
    <w:rsid w:val="00E32A7D"/>
    <w:rsid w:val="00E33A62"/>
    <w:rsid w:val="00E34F51"/>
    <w:rsid w:val="00E4227A"/>
    <w:rsid w:val="00E44319"/>
    <w:rsid w:val="00E44A00"/>
    <w:rsid w:val="00E46D46"/>
    <w:rsid w:val="00E52CF1"/>
    <w:rsid w:val="00E62AA0"/>
    <w:rsid w:val="00E6733A"/>
    <w:rsid w:val="00E71355"/>
    <w:rsid w:val="00E728C8"/>
    <w:rsid w:val="00E74416"/>
    <w:rsid w:val="00E7461C"/>
    <w:rsid w:val="00E74FA2"/>
    <w:rsid w:val="00E75DE9"/>
    <w:rsid w:val="00E8415C"/>
    <w:rsid w:val="00E859DB"/>
    <w:rsid w:val="00E860A7"/>
    <w:rsid w:val="00E9545B"/>
    <w:rsid w:val="00EA019B"/>
    <w:rsid w:val="00EA213C"/>
    <w:rsid w:val="00EA3E4B"/>
    <w:rsid w:val="00EB507E"/>
    <w:rsid w:val="00EB7412"/>
    <w:rsid w:val="00EC2457"/>
    <w:rsid w:val="00EC26B3"/>
    <w:rsid w:val="00EC4F23"/>
    <w:rsid w:val="00ED0E06"/>
    <w:rsid w:val="00ED4999"/>
    <w:rsid w:val="00EE2D0B"/>
    <w:rsid w:val="00EE4365"/>
    <w:rsid w:val="00EE5D85"/>
    <w:rsid w:val="00EF3CA5"/>
    <w:rsid w:val="00EF418C"/>
    <w:rsid w:val="00F007D5"/>
    <w:rsid w:val="00F03C5F"/>
    <w:rsid w:val="00F1613E"/>
    <w:rsid w:val="00F171D8"/>
    <w:rsid w:val="00F225C4"/>
    <w:rsid w:val="00F2378A"/>
    <w:rsid w:val="00F23E8D"/>
    <w:rsid w:val="00F25C19"/>
    <w:rsid w:val="00F26CA7"/>
    <w:rsid w:val="00F270A5"/>
    <w:rsid w:val="00F30F44"/>
    <w:rsid w:val="00F322AC"/>
    <w:rsid w:val="00F322CD"/>
    <w:rsid w:val="00F346BB"/>
    <w:rsid w:val="00F352E6"/>
    <w:rsid w:val="00F40935"/>
    <w:rsid w:val="00F4279F"/>
    <w:rsid w:val="00F45962"/>
    <w:rsid w:val="00F47826"/>
    <w:rsid w:val="00F514CF"/>
    <w:rsid w:val="00F564FA"/>
    <w:rsid w:val="00F565E6"/>
    <w:rsid w:val="00F60F88"/>
    <w:rsid w:val="00F61035"/>
    <w:rsid w:val="00F6168E"/>
    <w:rsid w:val="00F64269"/>
    <w:rsid w:val="00F64C91"/>
    <w:rsid w:val="00F659AC"/>
    <w:rsid w:val="00F6745F"/>
    <w:rsid w:val="00F70612"/>
    <w:rsid w:val="00F72624"/>
    <w:rsid w:val="00F76911"/>
    <w:rsid w:val="00F9073B"/>
    <w:rsid w:val="00F90985"/>
    <w:rsid w:val="00F9371A"/>
    <w:rsid w:val="00F93D82"/>
    <w:rsid w:val="00F95848"/>
    <w:rsid w:val="00F96C7E"/>
    <w:rsid w:val="00FA1146"/>
    <w:rsid w:val="00FA328C"/>
    <w:rsid w:val="00FA5432"/>
    <w:rsid w:val="00FB0C1F"/>
    <w:rsid w:val="00FB79F8"/>
    <w:rsid w:val="00FC2959"/>
    <w:rsid w:val="00FC2A53"/>
    <w:rsid w:val="00FC4523"/>
    <w:rsid w:val="00FD20A6"/>
    <w:rsid w:val="00FE0BC4"/>
    <w:rsid w:val="00FE5135"/>
    <w:rsid w:val="00FE6046"/>
    <w:rsid w:val="00FF2F3D"/>
    <w:rsid w:val="00FF4956"/>
    <w:rsid w:val="00FF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9F32E94"/>
  <w15:chartTrackingRefBased/>
  <w15:docId w15:val="{F7FD9BA3-1F9D-4A65-ADEE-AD5C70509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Republika" w:eastAsia="Times New Roman" w:hAnsi="Republika" w:cs="Arial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27EE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H1,NASLOV"/>
    <w:basedOn w:val="Navaden"/>
    <w:next w:val="Navaden"/>
    <w:link w:val="Naslov1Znak"/>
    <w:autoRedefine/>
    <w:qFormat/>
    <w:rsid w:val="00FC2959"/>
    <w:pPr>
      <w:keepNext/>
      <w:spacing w:before="240" w:after="60"/>
      <w:jc w:val="center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363EED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363EE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63EED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63E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363EED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363EED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363EED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363EED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imes New Roman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393256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link w:val="Telobesedila2"/>
    <w:rsid w:val="00393256"/>
    <w:rPr>
      <w:rFonts w:ascii="Arial" w:hAnsi="Arial"/>
      <w:color w:val="000000"/>
      <w:sz w:val="22"/>
      <w:szCs w:val="24"/>
    </w:rPr>
  </w:style>
  <w:style w:type="character" w:customStyle="1" w:styleId="Naslov2Znak">
    <w:name w:val="Naslov 2 Znak"/>
    <w:link w:val="Naslov2"/>
    <w:rsid w:val="00363EE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Naslov3Znak">
    <w:name w:val="Naslov 3 Znak"/>
    <w:link w:val="Naslov3"/>
    <w:rsid w:val="00363EED"/>
    <w:rPr>
      <w:rFonts w:ascii="Arial" w:hAnsi="Arial"/>
      <w:b/>
      <w:bCs/>
      <w:sz w:val="26"/>
      <w:szCs w:val="26"/>
      <w:lang w:val="en-US" w:eastAsia="en-US"/>
    </w:rPr>
  </w:style>
  <w:style w:type="character" w:customStyle="1" w:styleId="Naslov4Znak">
    <w:name w:val="Naslov 4 Znak"/>
    <w:link w:val="Naslov4"/>
    <w:rsid w:val="00363EED"/>
    <w:rPr>
      <w:rFonts w:ascii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Naslov5Znak">
    <w:name w:val="Naslov 5 Znak"/>
    <w:link w:val="Naslov5"/>
    <w:rsid w:val="00363EED"/>
    <w:rPr>
      <w:rFonts w:ascii="Arial" w:hAnsi="Arial"/>
      <w:b/>
      <w:bCs/>
      <w:i/>
      <w:iCs/>
      <w:sz w:val="26"/>
      <w:szCs w:val="26"/>
      <w:lang w:val="en-US" w:eastAsia="en-US"/>
    </w:rPr>
  </w:style>
  <w:style w:type="character" w:customStyle="1" w:styleId="Naslov6Znak">
    <w:name w:val="Naslov 6 Znak"/>
    <w:link w:val="Naslov6"/>
    <w:rsid w:val="00363EED"/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character" w:customStyle="1" w:styleId="Naslov7Znak">
    <w:name w:val="Naslov 7 Znak"/>
    <w:link w:val="Naslov7"/>
    <w:rsid w:val="00363EED"/>
    <w:rPr>
      <w:rFonts w:ascii="Arial Narrow" w:hAnsi="Arial Narrow" w:cs="Times New Roman"/>
      <w:b/>
      <w:sz w:val="24"/>
      <w:lang w:eastAsia="en-US"/>
    </w:rPr>
  </w:style>
  <w:style w:type="character" w:customStyle="1" w:styleId="Naslov8Znak">
    <w:name w:val="Naslov 8 Znak"/>
    <w:link w:val="Naslov8"/>
    <w:rsid w:val="00363EED"/>
    <w:rPr>
      <w:rFonts w:ascii="Times New Roman" w:hAnsi="Times New Roman" w:cs="Times New Roman"/>
      <w:sz w:val="24"/>
      <w:lang w:eastAsia="en-US"/>
    </w:rPr>
  </w:style>
  <w:style w:type="character" w:customStyle="1" w:styleId="Naslov9Znak">
    <w:name w:val="Naslov 9 Znak"/>
    <w:link w:val="Naslov9"/>
    <w:rsid w:val="00363EED"/>
    <w:rPr>
      <w:rFonts w:ascii="Times New Roman" w:hAnsi="Times New Roman" w:cs="Times New Roman"/>
      <w:b/>
      <w:sz w:val="24"/>
      <w:lang w:eastAsia="en-US"/>
    </w:rPr>
  </w:style>
  <w:style w:type="character" w:customStyle="1" w:styleId="Naslov1Znak">
    <w:name w:val="Naslov 1 Znak"/>
    <w:aliases w:val="H1 Znak,NASLOV Znak"/>
    <w:link w:val="Naslov1"/>
    <w:uiPriority w:val="9"/>
    <w:rsid w:val="00FC2959"/>
    <w:rPr>
      <w:rFonts w:ascii="Arial" w:hAnsi="Arial"/>
      <w:b/>
      <w:kern w:val="32"/>
      <w:sz w:val="28"/>
      <w:szCs w:val="32"/>
    </w:rPr>
  </w:style>
  <w:style w:type="character" w:customStyle="1" w:styleId="GlavaZnak">
    <w:name w:val="Glava Znak"/>
    <w:link w:val="Glava"/>
    <w:uiPriority w:val="99"/>
    <w:rsid w:val="00363EED"/>
    <w:rPr>
      <w:rFonts w:ascii="Arial" w:hAnsi="Arial"/>
      <w:szCs w:val="24"/>
      <w:lang w:val="en-US" w:eastAsia="en-US"/>
    </w:rPr>
  </w:style>
  <w:style w:type="character" w:customStyle="1" w:styleId="NogaZnak">
    <w:name w:val="Noga Znak"/>
    <w:link w:val="Noga"/>
    <w:uiPriority w:val="99"/>
    <w:rsid w:val="00363EED"/>
    <w:rPr>
      <w:rFonts w:ascii="Arial" w:hAnsi="Arial"/>
      <w:szCs w:val="24"/>
      <w:lang w:val="en-US" w:eastAsia="en-US"/>
    </w:rPr>
  </w:style>
  <w:style w:type="paragraph" w:styleId="Telobesedila">
    <w:name w:val="Body Text"/>
    <w:aliases w:val="12345"/>
    <w:basedOn w:val="Navaden"/>
    <w:link w:val="TelobesedilaZnak"/>
    <w:rsid w:val="00363EED"/>
    <w:pPr>
      <w:spacing w:after="120"/>
    </w:pPr>
  </w:style>
  <w:style w:type="character" w:customStyle="1" w:styleId="TelobesedilaZnak">
    <w:name w:val="Telo besedila Znak"/>
    <w:aliases w:val="12345 Znak"/>
    <w:link w:val="Telobesedila"/>
    <w:rsid w:val="00363EED"/>
    <w:rPr>
      <w:rFonts w:ascii="Arial" w:hAnsi="Arial"/>
      <w:szCs w:val="24"/>
      <w:lang w:val="en-US" w:eastAsia="en-US"/>
    </w:rPr>
  </w:style>
  <w:style w:type="paragraph" w:styleId="Telobesedila3">
    <w:name w:val="Body Text 3"/>
    <w:basedOn w:val="Navaden"/>
    <w:link w:val="Telobesedila3Znak"/>
    <w:rsid w:val="00363EE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363EED"/>
    <w:rPr>
      <w:rFonts w:ascii="Arial" w:hAnsi="Arial"/>
      <w:sz w:val="16"/>
      <w:szCs w:val="16"/>
      <w:lang w:val="en-US" w:eastAsia="en-US"/>
    </w:rPr>
  </w:style>
  <w:style w:type="paragraph" w:styleId="Telobesedila-zamik2">
    <w:name w:val="Body Text Indent 2"/>
    <w:basedOn w:val="Navaden"/>
    <w:link w:val="Telobesedila-zamik2Znak"/>
    <w:rsid w:val="00363EED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</w:rPr>
  </w:style>
  <w:style w:type="character" w:customStyle="1" w:styleId="Telobesedila-zamik2Znak">
    <w:name w:val="Telo besedila - zamik 2 Znak"/>
    <w:link w:val="Telobesedila-zamik2"/>
    <w:rsid w:val="00363EED"/>
    <w:rPr>
      <w:rFonts w:ascii="Arial Narrow" w:hAnsi="Arial Narrow" w:cs="Times New Roman"/>
      <w:sz w:val="24"/>
      <w:lang w:eastAsia="en-US"/>
    </w:rPr>
  </w:style>
  <w:style w:type="paragraph" w:styleId="Telobesedila-zamik3">
    <w:name w:val="Body Text Indent 3"/>
    <w:basedOn w:val="Navaden"/>
    <w:link w:val="Telobesedila-zamik3Znak"/>
    <w:rsid w:val="00363EED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link w:val="Telobesedila-zamik3"/>
    <w:rsid w:val="00363EED"/>
    <w:rPr>
      <w:rFonts w:ascii="Times New Roman" w:hAnsi="Times New Roman" w:cs="Times New Roman"/>
      <w:sz w:val="24"/>
      <w:lang w:eastAsia="en-US"/>
    </w:rPr>
  </w:style>
  <w:style w:type="paragraph" w:styleId="Telobesedila-zamik">
    <w:name w:val="Body Text Indent"/>
    <w:basedOn w:val="Navaden"/>
    <w:link w:val="Telobesedila-zamikZnak"/>
    <w:rsid w:val="00363EED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link w:val="Telobesedila-zamik"/>
    <w:rsid w:val="00363EED"/>
    <w:rPr>
      <w:rFonts w:ascii="Times New Roman" w:hAnsi="Times New Roman" w:cs="Times New Roman"/>
      <w:sz w:val="24"/>
      <w:lang w:eastAsia="en-US"/>
    </w:rPr>
  </w:style>
  <w:style w:type="character" w:styleId="tevilkastrani">
    <w:name w:val="page number"/>
    <w:rsid w:val="00363EED"/>
  </w:style>
  <w:style w:type="paragraph" w:styleId="Naslov">
    <w:name w:val="Title"/>
    <w:basedOn w:val="Navaden"/>
    <w:link w:val="NaslovZnak"/>
    <w:qFormat/>
    <w:rsid w:val="00363EED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link w:val="Naslov"/>
    <w:rsid w:val="00363EED"/>
    <w:rPr>
      <w:rFonts w:ascii="Times New Roman" w:hAnsi="Times New Roman" w:cs="Times New Roman"/>
      <w:b/>
      <w:sz w:val="22"/>
      <w:lang w:val="en-GB" w:eastAsia="en-US"/>
    </w:rPr>
  </w:style>
  <w:style w:type="paragraph" w:customStyle="1" w:styleId="GlavaMORSFooter">
    <w:name w:val="Glava MORS + Footer"/>
    <w:basedOn w:val="Navaden"/>
    <w:rsid w:val="00363EED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paragraph" w:customStyle="1" w:styleId="osnovno">
    <w:name w:val="osnovno"/>
    <w:basedOn w:val="Navaden"/>
    <w:rsid w:val="00363EED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363EED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363E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363EED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rsid w:val="00363EED"/>
    <w:pPr>
      <w:spacing w:after="120" w:line="240" w:lineRule="auto"/>
      <w:jc w:val="both"/>
    </w:pPr>
    <w:rPr>
      <w:rFonts w:cs="Times New Roman"/>
      <w:szCs w:val="20"/>
    </w:rPr>
  </w:style>
  <w:style w:type="character" w:customStyle="1" w:styleId="PripombabesediloZnak">
    <w:name w:val="Pripomba – besedilo Znak"/>
    <w:link w:val="Pripombabesedilo"/>
    <w:rsid w:val="00363EED"/>
    <w:rPr>
      <w:rFonts w:ascii="Arial" w:hAnsi="Arial" w:cs="Times New Roman"/>
      <w:lang w:eastAsia="en-US"/>
    </w:rPr>
  </w:style>
  <w:style w:type="paragraph" w:customStyle="1" w:styleId="Slog1">
    <w:name w:val="Slog1"/>
    <w:basedOn w:val="Navaden"/>
    <w:rsid w:val="00363EED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363EE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363EED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Times New Roman"/>
      <w:kern w:val="16"/>
      <w:lang w:eastAsia="en-US"/>
    </w:rPr>
  </w:style>
  <w:style w:type="paragraph" w:customStyle="1" w:styleId="Navaden1">
    <w:name w:val="Navaden1"/>
    <w:rsid w:val="00363EED"/>
    <w:pPr>
      <w:widowControl w:val="0"/>
    </w:pPr>
    <w:rPr>
      <w:rFonts w:ascii="Times New Roman" w:hAnsi="Times New Roman" w:cs="Times New Roman"/>
      <w:kern w:val="16"/>
      <w:sz w:val="22"/>
      <w:lang w:eastAsia="en-US"/>
    </w:rPr>
  </w:style>
  <w:style w:type="character" w:styleId="SledenaHiperpovezava">
    <w:name w:val="FollowedHyperlink"/>
    <w:rsid w:val="00363EED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rsid w:val="00363EED"/>
    <w:pPr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Sprotnaopomba-besediloZnak">
    <w:name w:val="Sprotna opomba - besedilo Znak"/>
    <w:link w:val="Sprotnaopomba-besedilo"/>
    <w:rsid w:val="00363EED"/>
    <w:rPr>
      <w:rFonts w:ascii="Times New Roman" w:hAnsi="Times New Roman" w:cs="Times New Roman"/>
      <w:lang w:eastAsia="en-US"/>
    </w:rPr>
  </w:style>
  <w:style w:type="paragraph" w:styleId="HTML-oblikovano">
    <w:name w:val="HTML Preformatted"/>
    <w:basedOn w:val="Navaden"/>
    <w:link w:val="HTML-oblikovanoZnak"/>
    <w:rsid w:val="00363E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Arial Unicode MS"/>
      <w:szCs w:val="20"/>
      <w:lang w:val="en-GB"/>
    </w:rPr>
  </w:style>
  <w:style w:type="character" w:customStyle="1" w:styleId="HTML-oblikovanoZnak">
    <w:name w:val="HTML-oblikovano Znak"/>
    <w:link w:val="HTML-oblikovano"/>
    <w:rsid w:val="00363EED"/>
    <w:rPr>
      <w:rFonts w:ascii="Arial Unicode MS" w:eastAsia="Arial Unicode MS" w:hAnsi="Arial Unicode MS" w:cs="Arial Unicode MS"/>
      <w:lang w:val="en-GB" w:eastAsia="en-US"/>
    </w:rPr>
  </w:style>
  <w:style w:type="paragraph" w:customStyle="1" w:styleId="Naslov21">
    <w:name w:val="Naslov 21"/>
    <w:basedOn w:val="Navaden"/>
    <w:rsid w:val="00363EED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363EED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363EED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363EED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363EED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363EED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363EED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363EED"/>
    <w:pPr>
      <w:numPr>
        <w:numId w:val="3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363EED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363EED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363EED"/>
    <w:pPr>
      <w:numPr>
        <w:numId w:val="2"/>
      </w:numPr>
      <w:spacing w:after="60" w:line="220" w:lineRule="atLeast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rsid w:val="00363EED"/>
  </w:style>
  <w:style w:type="character" w:customStyle="1" w:styleId="bodycopy1">
    <w:name w:val="bodycopy1"/>
    <w:rsid w:val="00363EED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363EED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Char Char5"/>
    <w:rsid w:val="00363EED"/>
    <w:rPr>
      <w:sz w:val="24"/>
      <w:lang w:val="en-AU" w:eastAsia="en-US" w:bidi="ar-SA"/>
    </w:rPr>
  </w:style>
  <w:style w:type="character" w:customStyle="1" w:styleId="tooltiptext">
    <w:name w:val="tooltiptext"/>
    <w:rsid w:val="00363EED"/>
  </w:style>
  <w:style w:type="character" w:styleId="Sprotnaopomba-sklic">
    <w:name w:val="footnote reference"/>
    <w:rsid w:val="00363EED"/>
    <w:rPr>
      <w:vertAlign w:val="superscript"/>
    </w:rPr>
  </w:style>
  <w:style w:type="character" w:customStyle="1" w:styleId="HeaderChar1">
    <w:name w:val="Header Char1"/>
    <w:rsid w:val="00363EED"/>
    <w:rPr>
      <w:lang w:val="en-CA" w:eastAsia="en-US" w:bidi="ar-SA"/>
    </w:rPr>
  </w:style>
  <w:style w:type="character" w:customStyle="1" w:styleId="FooterChar1">
    <w:name w:val="Footer Char1"/>
    <w:rsid w:val="00363EED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363E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63EED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rsid w:val="00363EED"/>
  </w:style>
  <w:style w:type="paragraph" w:customStyle="1" w:styleId="alineazaodstavkom">
    <w:name w:val="alineazaodstavkom"/>
    <w:basedOn w:val="Navaden"/>
    <w:rsid w:val="00363E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character" w:styleId="Pripombasklic">
    <w:name w:val="annotation reference"/>
    <w:uiPriority w:val="99"/>
    <w:rsid w:val="00363EED"/>
    <w:rPr>
      <w:sz w:val="16"/>
      <w:szCs w:val="16"/>
    </w:rPr>
  </w:style>
  <w:style w:type="paragraph" w:styleId="Odstavekseznama">
    <w:name w:val="List Paragraph"/>
    <w:aliases w:val="za tekst,Označevanje,List Paragraph1,List Paragraph2,Odstavek seznama_IP"/>
    <w:basedOn w:val="Navaden"/>
    <w:link w:val="OdstavekseznamaZnak"/>
    <w:uiPriority w:val="34"/>
    <w:qFormat/>
    <w:rsid w:val="00363EED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paragraph" w:customStyle="1" w:styleId="ColorfulList-Accent11">
    <w:name w:val="Colorful List - Accent 11"/>
    <w:basedOn w:val="Navaden"/>
    <w:uiPriority w:val="34"/>
    <w:qFormat/>
    <w:rsid w:val="004C60DF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bidi="en-US"/>
    </w:rPr>
  </w:style>
  <w:style w:type="character" w:customStyle="1" w:styleId="Heading1Char1">
    <w:name w:val="Heading 1 Char1"/>
    <w:aliases w:val="H1 Char1,NASLOV Char1"/>
    <w:rsid w:val="00E44A00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BodyTextChar1">
    <w:name w:val="Body Text Char1"/>
    <w:aliases w:val="12345 Char1"/>
    <w:semiHidden/>
    <w:rsid w:val="00E44A00"/>
    <w:rPr>
      <w:rFonts w:ascii="Arial" w:hAnsi="Arial"/>
      <w:szCs w:val="24"/>
      <w:lang w:val="en-US" w:eastAsia="en-US"/>
    </w:rPr>
  </w:style>
  <w:style w:type="character" w:customStyle="1" w:styleId="CharChar50">
    <w:name w:val="Char Char5_0"/>
    <w:rsid w:val="00E44A00"/>
    <w:rPr>
      <w:sz w:val="24"/>
      <w:lang w:val="en-AU" w:eastAsia="en-US" w:bidi="ar-SA"/>
    </w:rPr>
  </w:style>
  <w:style w:type="paragraph" w:styleId="Zadevapripombe">
    <w:name w:val="annotation subject"/>
    <w:basedOn w:val="Pripombabesedilo"/>
    <w:next w:val="Pripombabesedilo"/>
    <w:link w:val="ZadevapripombeZnak"/>
    <w:rsid w:val="005C32BE"/>
    <w:pPr>
      <w:spacing w:after="0" w:line="260" w:lineRule="atLeast"/>
      <w:jc w:val="left"/>
    </w:pPr>
    <w:rPr>
      <w:rFonts w:cs="Arial"/>
      <w:b/>
      <w:bCs/>
      <w:lang w:val="en-US"/>
    </w:rPr>
  </w:style>
  <w:style w:type="character" w:customStyle="1" w:styleId="ZadevapripombeZnak">
    <w:name w:val="Zadeva pripombe Znak"/>
    <w:link w:val="Zadevapripombe"/>
    <w:rsid w:val="005C32BE"/>
    <w:rPr>
      <w:rFonts w:ascii="Arial" w:hAnsi="Arial" w:cs="Times New Roman"/>
      <w:b/>
      <w:bCs/>
      <w:lang w:val="en-US" w:eastAsia="en-US"/>
    </w:rPr>
  </w:style>
  <w:style w:type="table" w:customStyle="1" w:styleId="Tabelamrea1">
    <w:name w:val="Tabela – mreža1"/>
    <w:basedOn w:val="Navadnatabela"/>
    <w:next w:val="Tabelamrea"/>
    <w:uiPriority w:val="39"/>
    <w:rsid w:val="009348A7"/>
    <w:rPr>
      <w:rFonts w:ascii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1A526E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unhideWhenUsed/>
    <w:rsid w:val="00794172"/>
    <w:pPr>
      <w:spacing w:line="240" w:lineRule="auto"/>
    </w:pPr>
    <w:rPr>
      <w:szCs w:val="20"/>
      <w:lang w:val="en-US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794172"/>
    <w:rPr>
      <w:rFonts w:ascii="Arial" w:hAnsi="Arial"/>
      <w:lang w:val="en-US" w:eastAsia="en-US"/>
    </w:rPr>
  </w:style>
  <w:style w:type="character" w:customStyle="1" w:styleId="OdstavekseznamaZnak">
    <w:name w:val="Odstavek seznama Znak"/>
    <w:aliases w:val="za tekst Znak,Označevanje Znak,List Paragraph1 Znak,List Paragraph2 Znak,Odstavek seznama_IP Znak"/>
    <w:link w:val="Odstavekseznama"/>
    <w:uiPriority w:val="34"/>
    <w:locked/>
    <w:rsid w:val="00B054B6"/>
    <w:rPr>
      <w:rFonts w:ascii="Times New Roman" w:hAnsi="Times New Roman" w:cs="Times New Roman"/>
      <w:sz w:val="24"/>
      <w:szCs w:val="24"/>
      <w:lang w:eastAsia="en-US"/>
    </w:rPr>
  </w:style>
  <w:style w:type="paragraph" w:styleId="Revizija">
    <w:name w:val="Revision"/>
    <w:hidden/>
    <w:uiPriority w:val="99"/>
    <w:semiHidden/>
    <w:rsid w:val="00BA448A"/>
    <w:rPr>
      <w:rFonts w:ascii="Arial" w:hAnsi="Arial"/>
      <w:szCs w:val="24"/>
      <w:lang w:eastAsia="en-US"/>
    </w:rPr>
  </w:style>
  <w:style w:type="paragraph" w:styleId="Navadensplet">
    <w:name w:val="Normal (Web)"/>
    <w:basedOn w:val="Navaden"/>
    <w:uiPriority w:val="99"/>
    <w:unhideWhenUsed/>
    <w:rsid w:val="00DF326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en-GB"/>
    </w:rPr>
  </w:style>
  <w:style w:type="paragraph" w:customStyle="1" w:styleId="Default">
    <w:name w:val="Default"/>
    <w:rsid w:val="003F048F"/>
    <w:pPr>
      <w:autoSpaceDE w:val="0"/>
      <w:autoSpaceDN w:val="0"/>
      <w:adjustRightInd w:val="0"/>
    </w:pPr>
    <w:rPr>
      <w:rFonts w:ascii="Arial" w:eastAsiaTheme="minorHAnsi" w:hAnsi="Arial"/>
      <w:color w:val="000000"/>
      <w:sz w:val="24"/>
      <w:szCs w:val="24"/>
      <w:lang w:eastAsia="en-US"/>
    </w:rPr>
  </w:style>
  <w:style w:type="paragraph" w:customStyle="1" w:styleId="Standard">
    <w:name w:val="Standard"/>
    <w:rsid w:val="003F048F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Paragraph">
    <w:name w:val="Table Paragraph"/>
    <w:basedOn w:val="Navaden"/>
    <w:uiPriority w:val="1"/>
    <w:qFormat/>
    <w:rsid w:val="003F048F"/>
    <w:pPr>
      <w:widowControl w:val="0"/>
      <w:autoSpaceDE w:val="0"/>
      <w:autoSpaceDN w:val="0"/>
      <w:spacing w:line="240" w:lineRule="auto"/>
    </w:pPr>
    <w:rPr>
      <w:rFonts w:eastAsia="Arial"/>
      <w:sz w:val="22"/>
      <w:szCs w:val="22"/>
    </w:rPr>
  </w:style>
  <w:style w:type="character" w:styleId="Krepko">
    <w:name w:val="Strong"/>
    <w:basedOn w:val="Privzetapisavaodstavka"/>
    <w:uiPriority w:val="22"/>
    <w:qFormat/>
    <w:rsid w:val="000F0062"/>
    <w:rPr>
      <w:b/>
    </w:rPr>
  </w:style>
  <w:style w:type="character" w:styleId="Besedilooznabemesta">
    <w:name w:val="Placeholder Text"/>
    <w:basedOn w:val="Privzetapisavaodstavka"/>
    <w:uiPriority w:val="99"/>
    <w:semiHidden/>
    <w:rsid w:val="002D7F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6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haricd67\Desktop\MO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D4604A48C8944649CCD04F987AB74A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78D73C-2DEE-4F2E-88F1-F2C81603FF11}"/>
      </w:docPartPr>
      <w:docPartBody>
        <w:p w:rsidR="006B2D5C" w:rsidRDefault="00634574" w:rsidP="006B0AA8">
          <w:pPr>
            <w:pStyle w:val="7D4604A48C8944649CCD04F987AB74AA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B4A7DDADBBBA4E5696350889C903780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7977D5C-08D4-4D07-8178-64859A747E40}"/>
      </w:docPartPr>
      <w:docPartBody>
        <w:p w:rsidR="006B2D5C" w:rsidRDefault="00634574" w:rsidP="006B0AA8">
          <w:pPr>
            <w:pStyle w:val="B4A7DDADBBBA4E5696350889C9037807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DED7E18747AB461EA82FB9CA8305184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BF8C80C-667A-4F40-87E6-115FF84F9E76}"/>
      </w:docPartPr>
      <w:docPartBody>
        <w:p w:rsidR="006B2D5C" w:rsidRDefault="00634574" w:rsidP="006B0AA8">
          <w:pPr>
            <w:pStyle w:val="DED7E18747AB461EA82FB9CA83051848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F8DE2F97719F42B7930DF92270919CA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3149CE5-F830-4ADB-8232-91AE3B5C6CCE}"/>
      </w:docPartPr>
      <w:docPartBody>
        <w:p w:rsidR="00E906D0" w:rsidRDefault="0000342B" w:rsidP="0000342B">
          <w:pPr>
            <w:pStyle w:val="0BAFA578FADE425491C69D3ADF55245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D1845DD43DE4A66A6FDF242610CE97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80D9DA4-61D4-4A47-B6D6-8457994D0984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053C9D0485946DCB66306CBC72438D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0A948BE-C607-4FA4-9D9C-379A29931317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82566F27F2C401E925EA909F12BCE9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98337B7-BF10-46B3-99B8-7EBFBC3D4E06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0FCA13175B441E485BB9BC9EDDD0C7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AF8C8C6-31BE-4254-B116-DFF09BBF5D19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1E324DCC6704741B7FAF3C166B4880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CD8631A-9640-4475-8F79-2317E478F5D4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B9A9E01A3CA456084414BEDB886F58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C94794-7B96-4F67-998C-D567BF90D3F1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2063F09D1DB4D4681A67DD608E791A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CEEC667-8667-48CA-98DB-3A7B65C2A851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8137639EE4A4DD2B3E704E96D8988C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494AA0D-B460-4F78-92C1-73E4627EEA8F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6D9382527944AF38B9585E7CED4E38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2D68BFC-5B5D-4ED6-A44C-E0436E039172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0E80C7402B24EBB99A997D872C875E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225482-DC43-4FD4-AE1B-21164DA7B077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1DF8DF17C5A4EACA283AEAB3C70C88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2653B4F-3522-46E2-A62D-D4ACCC87DBCD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4960D403EA84868B5841BADEDAB6A0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E1CC7AE-5B58-4A37-BE9B-52BA605F6020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6448CC264B24EDABD1FAD2538CBE90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0A022FB-A3BF-4C02-BC37-FF4F6BD37E96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3207227EE0B445387A8910C484E51F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ADA7C9A-DA7A-47CB-A913-B2EFBB8C8344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67C981819B54F0498D88EBC2F9EC7F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DC2100-108E-4961-B362-CF2E5F2F170D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3853F5345F14B0AB3F1D1A911CFBAF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40DE345-3DBD-4512-8798-CB8A0AF6D06B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F66937FF7994D26996D4E41CF3DA4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D90BFD7-6188-489D-B00A-93850B2AA712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A536C07BB8B4135BB13F09DAFC389D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4D3B6D4-7E25-4A21-8008-0851FEC032C0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C870563843C407984BE1DAAC9D4181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6B4E9D7-A3DB-48D8-BA4F-58C9C6176500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47FC9A44CDC46F0B1C61215F8AB18C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209EE82-497A-488F-9EE5-129E5C34ECAC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8F79C644FCF4DB1BD1523C9ED123A1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1F9D9A8-AA95-41EB-B102-07A0B859773C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82F02F475024FD298C966AF0001EA9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23DC05-A9E2-4E14-902B-51CE618E51F0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7A0DBA082D444D8B715F7C68715D67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9142B8F-494F-4109-9F74-9F5C2070B041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BC01985AAC64D0A9EFD9A403706F0B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4CDB91B-CA13-42F6-BF70-BAC472BCA0BB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B5CD9A71C43431787C0A79F3495EA9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0B04F60-A6E6-4E7B-A31A-929843DE2453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2A381108CDF466D8C86E023D49DB71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5AD696B-0EC9-4516-BB60-6A375084FA27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22B3553F0A74EA5A9FED1F94BED391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7F14C39-AAF3-4866-849D-55C775660297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9BE40BBC77247D8BC201733CC5756D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BB2E23B-0A0E-4D32-84B8-A5A7D66FFD22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C17C114F96444A2AFC824DC5CAAA1F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AB110A3-5FC8-41FB-98D3-057A0BCCFDCF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DC9D7A0E93F4C6B94DC3E8B28C417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4AC5EBE-EFD5-4C7C-9EB7-DBB89BCDF369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75679B6815844D6B6B1D02660A2478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2986036-AE7E-4082-AC6B-CD6AC3573577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86FAD6813BE420F8262965F9663B77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4F046E-84E2-4ED9-BF83-547E84D4C6B2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36798E86B284211B08A8068A9E5C7E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D9422F7-6D59-4F81-B7DA-45ED5F3A3DB8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2F24411E4D844AAB221869EAEFC92B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87247A6-419F-4C79-A846-38B208B7D6E7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17CEF6CFA894E0EB5109B9D419608E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2E5FF53-8A38-44F2-AF20-1B5005AF7DF4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73CBC31B2A84FDC83263E53A15A415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5D9016D-B404-4FD2-A23C-24D0EFBAD23E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33A93E7CB7449EDAFB4B8EC7862364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097834-7C00-45A6-B9C2-8F0130362D54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4FC18E43DA84D1B8DA6E0143E257B2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6700FDF-CE6D-4E68-BFC7-847DBDAAB79E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35743C0CECF4842A1964E731D8D808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41A09EC-0C32-4788-9226-FEB4C03E81DD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23B2DFBA7EE4C83BA14E2108F282EC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A1B9D6F-0659-43D2-B4D5-71621344AEAC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766F27A1765457F8B4EF8A2C37C415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CCC6B5D-9C76-4F79-9977-85B3EE1C1CE0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D9D7A10AF954CA393918DEEE314A7B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B8BEA4E-AF7B-431A-AA54-95DA5F538DF5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B4734F806A64B8BB715A900C55C8CC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DB74783-3EE9-4F50-8ABB-F56790F1EAD9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566E95D6A1C40DD9F48CAE3B97BFE3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211F525-DE7C-481F-A4C1-64F6F001F920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5806EAA5FAB4CE9BEE3FCBAFD66A17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C74E2E4-F94B-416D-BDE0-044C01AAB118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3F6E8966DC2493AAE1F98FC712AEF3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09246A0-7BC0-4F02-ABB4-A57D9F161200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0F71BADA5554C0A8520031AA6111AD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8EE78FA-F7B4-4C73-8D22-2FE64FA09B64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B4FCD8A338A448F9706FF63CDD74B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00492D0-ED09-4159-BC1B-9B84F8CE1BD3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77A91D40B374D259A743CFB0AC0E5C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53E66EB-5FE7-4DEE-90CC-AB209D51D9A0}"/>
      </w:docPartPr>
      <w:docPartBody>
        <w:p w:rsidR="00E906D0" w:rsidRDefault="0000342B" w:rsidP="0000342B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A524DDC3C1F48C4A29ADAE77CAF1F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0F01F9E-1AE2-474B-B07F-AD0C79AF4153}"/>
      </w:docPartPr>
      <w:docPartBody>
        <w:p w:rsidR="00AF346A" w:rsidRDefault="00E906D0" w:rsidP="00E906D0">
          <w:pPr>
            <w:pStyle w:val="AA524DDC3C1F48C4A29ADAE77CAF1F9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C0EB49F5B824D3886092A256A1CC3F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D28256D-CAE1-40E6-9091-7DC07443C134}"/>
      </w:docPartPr>
      <w:docPartBody>
        <w:p w:rsidR="00AF346A" w:rsidRDefault="00E906D0" w:rsidP="00E906D0">
          <w:pPr>
            <w:pStyle w:val="8C0EB49F5B824D3886092A256A1CC3F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3ADC39D01D94CDFAADE2544A6AF697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37B936F-5A1D-472D-AD1D-71878E1060B3}"/>
      </w:docPartPr>
      <w:docPartBody>
        <w:p w:rsidR="00AF346A" w:rsidRDefault="00E906D0" w:rsidP="00E906D0">
          <w:pPr>
            <w:pStyle w:val="A3ADC39D01D94CDFAADE2544A6AF697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FB698DF0C3D4F4AA2F5C503376A4D6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0C29D7F-93A2-408B-BB8D-09F82148F207}"/>
      </w:docPartPr>
      <w:docPartBody>
        <w:p w:rsidR="00AF346A" w:rsidRDefault="00E906D0" w:rsidP="00E906D0">
          <w:pPr>
            <w:pStyle w:val="7FB698DF0C3D4F4AA2F5C503376A4D6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FBFF8353B24415F9A485F08B5FE4D8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57C3F35-C87A-4834-962B-DCDAD449A69C}"/>
      </w:docPartPr>
      <w:docPartBody>
        <w:p w:rsidR="00AF346A" w:rsidRDefault="00E906D0" w:rsidP="00E906D0">
          <w:pPr>
            <w:pStyle w:val="DFBFF8353B24415F9A485F08B5FE4D8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237D0A8B83A4246B8008FD1E2FA08F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AEB82A7-A98E-4727-AB5E-B8535C01B254}"/>
      </w:docPartPr>
      <w:docPartBody>
        <w:p w:rsidR="00AF346A" w:rsidRDefault="00E906D0" w:rsidP="00E906D0">
          <w:pPr>
            <w:pStyle w:val="F237D0A8B83A4246B8008FD1E2FA08F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AF35ED8F9514A199EEAF1D8376A7FA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A525D99-C174-4B96-ACB3-6CA5827BA406}"/>
      </w:docPartPr>
      <w:docPartBody>
        <w:p w:rsidR="00AF346A" w:rsidRDefault="00E906D0" w:rsidP="00E906D0">
          <w:pPr>
            <w:pStyle w:val="2AF35ED8F9514A199EEAF1D8376A7FA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44F19DE6C544B81B5B8A5585C4B26C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0925F9-C531-49D5-990E-5896E7591051}"/>
      </w:docPartPr>
      <w:docPartBody>
        <w:p w:rsidR="00AF346A" w:rsidRDefault="00E906D0" w:rsidP="00E906D0">
          <w:pPr>
            <w:pStyle w:val="A44F19DE6C544B81B5B8A5585C4B26C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8E8B1A5820048968C8D07C73363718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E2F1F1A-525F-4805-8770-4AB3B9867CAE}"/>
      </w:docPartPr>
      <w:docPartBody>
        <w:p w:rsidR="00AF346A" w:rsidRDefault="00E906D0" w:rsidP="00E906D0">
          <w:pPr>
            <w:pStyle w:val="E8E8B1A5820048968C8D07C73363718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0196612A9F24590B3027802652FB93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855B335-DAAD-410E-9B55-BCF9D99F789E}"/>
      </w:docPartPr>
      <w:docPartBody>
        <w:p w:rsidR="00AF346A" w:rsidRDefault="00E906D0" w:rsidP="00E906D0">
          <w:pPr>
            <w:pStyle w:val="60196612A9F24590B3027802652FB93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FFC74A24A754EE2A4CA5EDA38C1980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1B29144-24D3-4BEE-9160-997373E643C3}"/>
      </w:docPartPr>
      <w:docPartBody>
        <w:p w:rsidR="00AF346A" w:rsidRDefault="00E906D0" w:rsidP="00E906D0">
          <w:pPr>
            <w:pStyle w:val="FFFC74A24A754EE2A4CA5EDA38C1980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9DDAE4EA35F4AB4A195FC4BA303F65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9C7AB8B-0545-421F-86C2-1EDAF9DD2798}"/>
      </w:docPartPr>
      <w:docPartBody>
        <w:p w:rsidR="00AF346A" w:rsidRDefault="00E906D0" w:rsidP="00E906D0">
          <w:pPr>
            <w:pStyle w:val="19DDAE4EA35F4AB4A195FC4BA303F65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21D054D07C64BED9DA0596DBF0122E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4349248-B3B0-4E9A-8151-DBAA64683857}"/>
      </w:docPartPr>
      <w:docPartBody>
        <w:p w:rsidR="00AF346A" w:rsidRDefault="00E906D0" w:rsidP="00E906D0">
          <w:pPr>
            <w:pStyle w:val="721D054D07C64BED9DA0596DBF0122E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FE9659FFC9E4749B259A270A0DF88E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D6FFEB4-5156-401C-95EE-03524C229089}"/>
      </w:docPartPr>
      <w:docPartBody>
        <w:p w:rsidR="00AF346A" w:rsidRDefault="00E906D0" w:rsidP="00E906D0">
          <w:pPr>
            <w:pStyle w:val="BFE9659FFC9E4749B259A270A0DF88E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BBFFF1735FA4ED28BA6C8F273FD6A3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C208E6D-A0F0-4A6E-A976-7C158151EED5}"/>
      </w:docPartPr>
      <w:docPartBody>
        <w:p w:rsidR="00AF346A" w:rsidRDefault="00E906D0" w:rsidP="00E906D0">
          <w:pPr>
            <w:pStyle w:val="EBBFFF1735FA4ED28BA6C8F273FD6A3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359C79E322F4FB38F3920D4EE3D097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32E2F31-4B87-43C4-A307-6A509D4C28D2}"/>
      </w:docPartPr>
      <w:docPartBody>
        <w:p w:rsidR="00AF346A" w:rsidRDefault="00E906D0" w:rsidP="00E906D0">
          <w:pPr>
            <w:pStyle w:val="D359C79E322F4FB38F3920D4EE3D097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E35E48CF67E496697A370C2F27AB21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5FB8DEB-A4CD-4506-9C48-74A3FBDAAAC9}"/>
      </w:docPartPr>
      <w:docPartBody>
        <w:p w:rsidR="00AF346A" w:rsidRDefault="00E906D0" w:rsidP="00E906D0">
          <w:pPr>
            <w:pStyle w:val="0E35E48CF67E496697A370C2F27AB21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84CCACE3BE24253AD3E57DAB560276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BACDF18-87DD-46E0-8BC3-F9355F7A2E97}"/>
      </w:docPartPr>
      <w:docPartBody>
        <w:p w:rsidR="00AF346A" w:rsidRDefault="00E906D0" w:rsidP="00E906D0">
          <w:pPr>
            <w:pStyle w:val="284CCACE3BE24253AD3E57DAB560276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3AB420656B940E0AD6E1D5D419185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317EF20-47ED-48E4-ABF7-B91733B6E980}"/>
      </w:docPartPr>
      <w:docPartBody>
        <w:p w:rsidR="00AF346A" w:rsidRDefault="00E906D0" w:rsidP="00E906D0">
          <w:pPr>
            <w:pStyle w:val="E3AB420656B940E0AD6E1D5D4191853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0E679A9470B40288B13B6C7C9E36E0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61167F3-C0F3-42D8-A5DE-19515AAF22CD}"/>
      </w:docPartPr>
      <w:docPartBody>
        <w:p w:rsidR="00AF346A" w:rsidRDefault="00E906D0" w:rsidP="00E906D0">
          <w:pPr>
            <w:pStyle w:val="90E679A9470B40288B13B6C7C9E36E0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9F311D60CF14E898DE22F7E0471F98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5716A36-99ED-436C-AB50-2520AC208549}"/>
      </w:docPartPr>
      <w:docPartBody>
        <w:p w:rsidR="00AF346A" w:rsidRDefault="00E906D0" w:rsidP="00E906D0">
          <w:pPr>
            <w:pStyle w:val="49F311D60CF14E898DE22F7E0471F98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24641164B3345F2B4FA3F53CC53DB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9C94414-BB42-47A7-8600-A65EB218C8E3}"/>
      </w:docPartPr>
      <w:docPartBody>
        <w:p w:rsidR="00AF346A" w:rsidRDefault="00E906D0" w:rsidP="00E906D0">
          <w:pPr>
            <w:pStyle w:val="424641164B3345F2B4FA3F53CC53DB9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6B9903BE27E43B1B9E0DA6BEA0D241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925C31A-7595-4C1E-BB0B-DCFE03A072C1}"/>
      </w:docPartPr>
      <w:docPartBody>
        <w:p w:rsidR="00AF346A" w:rsidRDefault="00E906D0" w:rsidP="00E906D0">
          <w:pPr>
            <w:pStyle w:val="A6B9903BE27E43B1B9E0DA6BEA0D241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8741274116B4E2C843B922E810B289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639DDBD-A475-4F36-B6C4-B35D2F370CBD}"/>
      </w:docPartPr>
      <w:docPartBody>
        <w:p w:rsidR="00AF346A" w:rsidRDefault="00E906D0" w:rsidP="00E906D0">
          <w:pPr>
            <w:pStyle w:val="48741274116B4E2C843B922E810B289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ADEA82EF7D248158DFF44307921A89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F9E2483-6CDB-4778-A901-54B9427FFEBB}"/>
      </w:docPartPr>
      <w:docPartBody>
        <w:p w:rsidR="00AF346A" w:rsidRDefault="00E906D0" w:rsidP="00E906D0">
          <w:pPr>
            <w:pStyle w:val="8ADEA82EF7D248158DFF44307921A89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C82E536EB0B4A63902ED1A3B507020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35305A-80E1-483D-8557-B92482F31C7B}"/>
      </w:docPartPr>
      <w:docPartBody>
        <w:p w:rsidR="00AF346A" w:rsidRDefault="00E906D0" w:rsidP="00E906D0">
          <w:pPr>
            <w:pStyle w:val="CC82E536EB0B4A63902ED1A3B507020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EC915D4217C4DDABC7AF7D52C2A642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27489E8-4D73-44DC-88C1-8D01EA43AEE6}"/>
      </w:docPartPr>
      <w:docPartBody>
        <w:p w:rsidR="00AF346A" w:rsidRDefault="00E906D0" w:rsidP="00E906D0">
          <w:pPr>
            <w:pStyle w:val="5EC915D4217C4DDABC7AF7D52C2A642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76F72D049E44773B94405FB39B9D6C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4EA1EC-2602-436D-856C-66A06E644C09}"/>
      </w:docPartPr>
      <w:docPartBody>
        <w:p w:rsidR="00AF346A" w:rsidRDefault="00E906D0" w:rsidP="00E906D0">
          <w:pPr>
            <w:pStyle w:val="476F72D049E44773B94405FB39B9D6C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A0B899E7ED742D5808A0F2D1D6E91B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7AB8EC-9F30-4C79-9376-12D2E962CB87}"/>
      </w:docPartPr>
      <w:docPartBody>
        <w:p w:rsidR="00AF346A" w:rsidRDefault="00E906D0" w:rsidP="00E906D0">
          <w:pPr>
            <w:pStyle w:val="1A0B899E7ED742D5808A0F2D1D6E91B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5F2B02C44A540A699E635F2F06150A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A04A76A-5845-463B-9488-74D27486E45E}"/>
      </w:docPartPr>
      <w:docPartBody>
        <w:p w:rsidR="00AF346A" w:rsidRDefault="00E906D0" w:rsidP="00E906D0">
          <w:pPr>
            <w:pStyle w:val="15F2B02C44A540A699E635F2F06150A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33994400E644F0195105E56AC29CA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8A4852F-086F-4CA0-88D8-CA8816104821}"/>
      </w:docPartPr>
      <w:docPartBody>
        <w:p w:rsidR="00AF346A" w:rsidRDefault="00E906D0" w:rsidP="00E906D0">
          <w:pPr>
            <w:pStyle w:val="D33994400E644F0195105E56AC29CA0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12DC1BA7F074A2B92C2D5579B00CFA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07D3E5F-05B4-4877-9AA2-CB7377B4E514}"/>
      </w:docPartPr>
      <w:docPartBody>
        <w:p w:rsidR="00AF346A" w:rsidRDefault="00E906D0" w:rsidP="00E906D0">
          <w:pPr>
            <w:pStyle w:val="312DC1BA7F074A2B92C2D5579B00CFA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3AB21FA634E4B9294B130CAEB9C91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F68B3BF-7FA5-4BFD-BC5B-E7463265920E}"/>
      </w:docPartPr>
      <w:docPartBody>
        <w:p w:rsidR="00AF346A" w:rsidRDefault="00E906D0" w:rsidP="00E906D0">
          <w:pPr>
            <w:pStyle w:val="83AB21FA634E4B9294B130CAEB9C912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9AADAAD6B9A4012B442643CE0D659E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FD25F1F-31E2-437C-AA13-A2878AC1E1F7}"/>
      </w:docPartPr>
      <w:docPartBody>
        <w:p w:rsidR="00AF346A" w:rsidRDefault="00E906D0" w:rsidP="00E906D0">
          <w:pPr>
            <w:pStyle w:val="89AADAAD6B9A4012B442643CE0D659E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68DD88D311F47EA8AC33C637BF15BB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E692C91-9BF2-43D3-A7F9-DC370012B6F4}"/>
      </w:docPartPr>
      <w:docPartBody>
        <w:p w:rsidR="00AF346A" w:rsidRDefault="00E906D0" w:rsidP="00E906D0">
          <w:pPr>
            <w:pStyle w:val="968DD88D311F47EA8AC33C637BF15BB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61483ED64D141E2AD4C58C31C74FFE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B1D6C31-219C-48FF-B0F2-5B9EA8FB3B8B}"/>
      </w:docPartPr>
      <w:docPartBody>
        <w:p w:rsidR="00AF346A" w:rsidRDefault="00E906D0" w:rsidP="00E906D0">
          <w:pPr>
            <w:pStyle w:val="261483ED64D141E2AD4C58C31C74FFE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5CEDA6A1FD144C2BB4188F8EEECB21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BBE2F86-0E2A-4417-B203-93C073FDBF83}"/>
      </w:docPartPr>
      <w:docPartBody>
        <w:p w:rsidR="00AF346A" w:rsidRDefault="00E906D0" w:rsidP="00E906D0">
          <w:pPr>
            <w:pStyle w:val="35CEDA6A1FD144C2BB4188F8EEECB21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34CDBEF056547F2BF2C6781333EADF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B11785E-6F8F-4672-9132-B263184D6668}"/>
      </w:docPartPr>
      <w:docPartBody>
        <w:p w:rsidR="00AF346A" w:rsidRDefault="00E906D0" w:rsidP="00E906D0">
          <w:pPr>
            <w:pStyle w:val="834CDBEF056547F2BF2C6781333EADF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76D89E9873D4510A6FA13C3A31B32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90DCCCE-2C11-48A4-8BDA-EB0E442097AE}"/>
      </w:docPartPr>
      <w:docPartBody>
        <w:p w:rsidR="00AF346A" w:rsidRDefault="00E906D0" w:rsidP="00E906D0">
          <w:pPr>
            <w:pStyle w:val="E76D89E9873D4510A6FA13C3A31B323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A90F9D913B3449480B972330016421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27F77BB-2925-4C6C-B111-DA06291F51FB}"/>
      </w:docPartPr>
      <w:docPartBody>
        <w:p w:rsidR="00AF346A" w:rsidRDefault="00E906D0" w:rsidP="00E906D0">
          <w:pPr>
            <w:pStyle w:val="3A90F9D913B3449480B972330016421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E853A0C553243E896F290E87BFEE85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97ED52D-0632-41C7-9A81-DF8757C43EE0}"/>
      </w:docPartPr>
      <w:docPartBody>
        <w:p w:rsidR="00AF346A" w:rsidRDefault="00E906D0" w:rsidP="00E906D0">
          <w:pPr>
            <w:pStyle w:val="3E853A0C553243E896F290E87BFEE85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A6B03928E7D4A5B8E60BB6E4BDF91A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307F764-CABC-429A-829D-05D62E6A9E1F}"/>
      </w:docPartPr>
      <w:docPartBody>
        <w:p w:rsidR="00AF346A" w:rsidRDefault="00E906D0" w:rsidP="00E906D0">
          <w:pPr>
            <w:pStyle w:val="9A6B03928E7D4A5B8E60BB6E4BDF91A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65F38BFD9D64BDA98794C64145D6CE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8513FA1-5C0B-4B2A-8DB4-7F2273194FAA}"/>
      </w:docPartPr>
      <w:docPartBody>
        <w:p w:rsidR="00AF346A" w:rsidRDefault="00E906D0" w:rsidP="00E906D0">
          <w:pPr>
            <w:pStyle w:val="265F38BFD9D64BDA98794C64145D6CE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FA39603DA574ED6A30A61166505621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A35BFE5-747B-4FB4-9C25-6B754A932954}"/>
      </w:docPartPr>
      <w:docPartBody>
        <w:p w:rsidR="00AF346A" w:rsidRDefault="00E906D0" w:rsidP="00E906D0">
          <w:pPr>
            <w:pStyle w:val="3FA39603DA574ED6A30A61166505621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F67AE23712149C9895D2CC21F03B06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0F7795F-52C7-4BEA-A62D-B1A202635EDA}"/>
      </w:docPartPr>
      <w:docPartBody>
        <w:p w:rsidR="00AF346A" w:rsidRDefault="00E906D0" w:rsidP="00E906D0">
          <w:pPr>
            <w:pStyle w:val="8F67AE23712149C9895D2CC21F03B06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CFEBBE1352A4705A34941523CCB890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BA00829-7247-4FB8-9613-84C0C1012B33}"/>
      </w:docPartPr>
      <w:docPartBody>
        <w:p w:rsidR="00AF346A" w:rsidRDefault="00E906D0" w:rsidP="00E906D0">
          <w:pPr>
            <w:pStyle w:val="7CFEBBE1352A4705A34941523CCB890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77430CB9E2E4CA4A62454103A09094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753262E-9E65-4CC8-97FF-9F145FB07DCF}"/>
      </w:docPartPr>
      <w:docPartBody>
        <w:p w:rsidR="00AF346A" w:rsidRDefault="00E906D0" w:rsidP="00E906D0">
          <w:pPr>
            <w:pStyle w:val="A77430CB9E2E4CA4A62454103A09094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FDF89A1C3F648EF8331B5B698E6C4E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C1D8BE2-B99C-4FE2-A7C0-3651C21E998D}"/>
      </w:docPartPr>
      <w:docPartBody>
        <w:p w:rsidR="00AF346A" w:rsidRDefault="00E906D0" w:rsidP="00E906D0">
          <w:pPr>
            <w:pStyle w:val="3FDF89A1C3F648EF8331B5B698E6C4E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67479D4E8A94F98ADB08199628BD93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56C880F-281A-464F-968D-0446561E3D9E}"/>
      </w:docPartPr>
      <w:docPartBody>
        <w:p w:rsidR="00AF346A" w:rsidRDefault="00E906D0" w:rsidP="00E906D0">
          <w:pPr>
            <w:pStyle w:val="267479D4E8A94F98ADB08199628BD93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CC8CDBF1CE8443990C8039A2AC7DE4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F4A965F-08E9-48CE-BE11-DFCBF820761F}"/>
      </w:docPartPr>
      <w:docPartBody>
        <w:p w:rsidR="00AF346A" w:rsidRDefault="00E906D0" w:rsidP="00E906D0">
          <w:pPr>
            <w:pStyle w:val="3CC8CDBF1CE8443990C8039A2AC7DE4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AE61FF5CA274B49AC8B1AD645099A7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7A47481-F48F-452F-9BA6-22D7A532DE29}"/>
      </w:docPartPr>
      <w:docPartBody>
        <w:p w:rsidR="00AF346A" w:rsidRDefault="00E906D0" w:rsidP="00E906D0">
          <w:pPr>
            <w:pStyle w:val="2AE61FF5CA274B49AC8B1AD645099A7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C8833E3C7704D41B9AA013414B52C9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987FBB8-47E1-46AD-8E8D-0B189DAA8573}"/>
      </w:docPartPr>
      <w:docPartBody>
        <w:p w:rsidR="00AF346A" w:rsidRDefault="00E906D0" w:rsidP="00E906D0">
          <w:pPr>
            <w:pStyle w:val="5C8833E3C7704D41B9AA013414B52C9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B16B6C34FDE4F45875072A97B8E6E1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EF78C5B-9985-489B-A15F-75049C2F3355}"/>
      </w:docPartPr>
      <w:docPartBody>
        <w:p w:rsidR="00AF346A" w:rsidRDefault="00E906D0" w:rsidP="00E906D0">
          <w:pPr>
            <w:pStyle w:val="4B16B6C34FDE4F45875072A97B8E6E1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1156185A396431F9D6A46CFE5400D7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5E9CD70-1BAD-4769-8747-638D375EECA5}"/>
      </w:docPartPr>
      <w:docPartBody>
        <w:p w:rsidR="00AF346A" w:rsidRDefault="00E906D0" w:rsidP="00E906D0">
          <w:pPr>
            <w:pStyle w:val="21156185A396431F9D6A46CFE5400D7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4009FACB6BE42779E03A5C24B7916F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1710407-9012-4AB9-80F0-4FADCE546C9E}"/>
      </w:docPartPr>
      <w:docPartBody>
        <w:p w:rsidR="00AF346A" w:rsidRDefault="00E906D0" w:rsidP="00E906D0">
          <w:pPr>
            <w:pStyle w:val="E4009FACB6BE42779E03A5C24B7916F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4514FD2F6CC4BA6BA824FA353343D1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03452CD-BB37-4349-ACF3-1759B99A4521}"/>
      </w:docPartPr>
      <w:docPartBody>
        <w:p w:rsidR="00AF346A" w:rsidRDefault="00E906D0" w:rsidP="00E906D0">
          <w:pPr>
            <w:pStyle w:val="14514FD2F6CC4BA6BA824FA353343D1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80160CA0B364CC9BB0FD53CB9852B7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4A93291-7E20-4E3C-BF63-CDC47FC24DEF}"/>
      </w:docPartPr>
      <w:docPartBody>
        <w:p w:rsidR="00AF346A" w:rsidRDefault="00E906D0" w:rsidP="00E906D0">
          <w:pPr>
            <w:pStyle w:val="080160CA0B364CC9BB0FD53CB9852B7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25C9A432BC8436DAC44A22DEE999C9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1CF1528-F9FB-4476-BC3D-914ED7AD7439}"/>
      </w:docPartPr>
      <w:docPartBody>
        <w:p w:rsidR="00AF346A" w:rsidRDefault="00E906D0" w:rsidP="00E906D0">
          <w:pPr>
            <w:pStyle w:val="D25C9A432BC8436DAC44A22DEE999C9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662A9685B574D1FB650028B5E966A1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9CED8CF-8F34-47FE-B4EF-3553240B0398}"/>
      </w:docPartPr>
      <w:docPartBody>
        <w:p w:rsidR="00AF346A" w:rsidRDefault="00E906D0" w:rsidP="00E906D0">
          <w:pPr>
            <w:pStyle w:val="8662A9685B574D1FB650028B5E966A1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F171F7CFE7341B4828C9035BF0DE15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51A49D7-BB05-40E7-98D3-CF527A68F8AB}"/>
      </w:docPartPr>
      <w:docPartBody>
        <w:p w:rsidR="00AF346A" w:rsidRDefault="00E906D0" w:rsidP="00E906D0">
          <w:pPr>
            <w:pStyle w:val="7F171F7CFE7341B4828C9035BF0DE15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CF83BCB87104DFD9E384DE8CA9B097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1C11874-C9F8-45D8-8225-9BE9F9D4304B}"/>
      </w:docPartPr>
      <w:docPartBody>
        <w:p w:rsidR="00AF346A" w:rsidRDefault="00E906D0" w:rsidP="00E906D0">
          <w:pPr>
            <w:pStyle w:val="DCF83BCB87104DFD9E384DE8CA9B097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BB39D62854241508B6BF709EF5305F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E7B0C0D-2896-47AE-8C11-EE3A00BB3B36}"/>
      </w:docPartPr>
      <w:docPartBody>
        <w:p w:rsidR="00AF346A" w:rsidRDefault="00E906D0" w:rsidP="00E906D0">
          <w:pPr>
            <w:pStyle w:val="EBB39D62854241508B6BF709EF5305F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97CAC7B3ECF4C36BC5323F51D7ABDA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73CBB00-8736-455E-A9FD-A467D2AB8D67}"/>
      </w:docPartPr>
      <w:docPartBody>
        <w:p w:rsidR="00AF346A" w:rsidRDefault="00E906D0" w:rsidP="00E906D0">
          <w:pPr>
            <w:pStyle w:val="B97CAC7B3ECF4C36BC5323F51D7ABDA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AF6F217AC2D48EBA435D7A496169CC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275C4E6-03B6-49C1-8657-FC6F456E9DB6}"/>
      </w:docPartPr>
      <w:docPartBody>
        <w:p w:rsidR="00AF346A" w:rsidRDefault="00E906D0" w:rsidP="00E906D0">
          <w:pPr>
            <w:pStyle w:val="DAF6F217AC2D48EBA435D7A496169CC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CD2C2721A1643B389E8E8BDEFD317C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5A547A8-0A9B-484F-A58D-CE58A1479A61}"/>
      </w:docPartPr>
      <w:docPartBody>
        <w:p w:rsidR="00AF346A" w:rsidRDefault="00E906D0" w:rsidP="00E906D0">
          <w:pPr>
            <w:pStyle w:val="ECD2C2721A1643B389E8E8BDEFD317C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6C2763F9B6748A3851DAB0552BB337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FE40C30-775A-455F-A559-8520D00FDB03}"/>
      </w:docPartPr>
      <w:docPartBody>
        <w:p w:rsidR="00AF346A" w:rsidRDefault="00E906D0" w:rsidP="00E906D0">
          <w:pPr>
            <w:pStyle w:val="66C2763F9B6748A3851DAB0552BB337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ADD22FB38C742CD96F29D853FCF3ED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49446AA-49EF-4115-81CB-7E289088785E}"/>
      </w:docPartPr>
      <w:docPartBody>
        <w:p w:rsidR="00AF346A" w:rsidRDefault="00E906D0" w:rsidP="00E906D0">
          <w:pPr>
            <w:pStyle w:val="4ADD22FB38C742CD96F29D853FCF3ED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A74FFFAED4948F9B009FC0AABCEAB6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8386F15-0501-4577-BA52-1B5102781573}"/>
      </w:docPartPr>
      <w:docPartBody>
        <w:p w:rsidR="00AF346A" w:rsidRDefault="00E906D0" w:rsidP="00E906D0">
          <w:pPr>
            <w:pStyle w:val="7A74FFFAED4948F9B009FC0AABCEAB6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DB2CFEC3091423294EE0FA325C4927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E2EF81-31DE-40CD-BE89-EF1A25675C30}"/>
      </w:docPartPr>
      <w:docPartBody>
        <w:p w:rsidR="00AF346A" w:rsidRDefault="00E906D0" w:rsidP="00E906D0">
          <w:pPr>
            <w:pStyle w:val="ADB2CFEC3091423294EE0FA325C4927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9CEDDFD60474A62B5F3785994DC3D9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99BF74A-C11C-400B-85F7-4D553911A626}"/>
      </w:docPartPr>
      <w:docPartBody>
        <w:p w:rsidR="00AF346A" w:rsidRDefault="00E906D0" w:rsidP="00E906D0">
          <w:pPr>
            <w:pStyle w:val="49CEDDFD60474A62B5F3785994DC3D9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BF89F4665D54689A9566DBBA1570F5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CDA8EEE-0213-41DE-8081-AFAA79A7A469}"/>
      </w:docPartPr>
      <w:docPartBody>
        <w:p w:rsidR="00AF346A" w:rsidRDefault="00E906D0" w:rsidP="00E906D0">
          <w:pPr>
            <w:pStyle w:val="BBF89F4665D54689A9566DBBA1570F5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646AF5BB22040E9BA42FDCAA67C5F8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DFC0A33-F27C-46DE-B10B-8AED3E1EFD4E}"/>
      </w:docPartPr>
      <w:docPartBody>
        <w:p w:rsidR="00AF346A" w:rsidRDefault="00E906D0" w:rsidP="00E906D0">
          <w:pPr>
            <w:pStyle w:val="0646AF5BB22040E9BA42FDCAA67C5F8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703A9A81CC94370BD5F821FC1BB257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4C858F4-68DF-4167-A48E-1167B9A5C15D}"/>
      </w:docPartPr>
      <w:docPartBody>
        <w:p w:rsidR="00AF346A" w:rsidRDefault="00E906D0" w:rsidP="00E906D0">
          <w:pPr>
            <w:pStyle w:val="3703A9A81CC94370BD5F821FC1BB257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D1EA0E5E33B45F8A5F9A1051A1D631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5DE29B-2FF9-4EF9-9E23-D30A60487FC7}"/>
      </w:docPartPr>
      <w:docPartBody>
        <w:p w:rsidR="00AF346A" w:rsidRDefault="00E906D0" w:rsidP="00E906D0">
          <w:pPr>
            <w:pStyle w:val="CD1EA0E5E33B45F8A5F9A1051A1D631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F40A9F13D984CC4938BDD207602703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C2D8E3B-7A14-4692-A196-9D363D9005A3}"/>
      </w:docPartPr>
      <w:docPartBody>
        <w:p w:rsidR="00AF346A" w:rsidRDefault="00E906D0" w:rsidP="00E906D0">
          <w:pPr>
            <w:pStyle w:val="5F40A9F13D984CC4938BDD207602703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25330B8FFC2468D8082F1C9DCAAADD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1AB86AC-2930-412F-A4A7-D721A4C6EA2C}"/>
      </w:docPartPr>
      <w:docPartBody>
        <w:p w:rsidR="00AF346A" w:rsidRDefault="00E906D0" w:rsidP="00E906D0">
          <w:pPr>
            <w:pStyle w:val="225330B8FFC2468D8082F1C9DCAAADD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B7E09501A774462BA84689B25FE36C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40159CA-66BE-4631-847A-985AB8E1B912}"/>
      </w:docPartPr>
      <w:docPartBody>
        <w:p w:rsidR="00AF346A" w:rsidRDefault="00E906D0" w:rsidP="00E906D0">
          <w:pPr>
            <w:pStyle w:val="9B7E09501A774462BA84689B25FE36C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CA2C434045B47A3B2BC79B17584A9D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E5EC198-006E-4830-B4CA-B5186FEE2E97}"/>
      </w:docPartPr>
      <w:docPartBody>
        <w:p w:rsidR="00AF346A" w:rsidRDefault="00E906D0" w:rsidP="00E906D0">
          <w:pPr>
            <w:pStyle w:val="1CA2C434045B47A3B2BC79B17584A9D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BBAB190D5EF4755A5ABE7AB0D4C8C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597176E-ACB6-419A-96B0-536BD2E5A14C}"/>
      </w:docPartPr>
      <w:docPartBody>
        <w:p w:rsidR="00AF346A" w:rsidRDefault="00E906D0" w:rsidP="00E906D0">
          <w:pPr>
            <w:pStyle w:val="9BBAB190D5EF4755A5ABE7AB0D4C8CE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A603429D707496B90188A31EEB5C30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E37E4CD-6C9A-48D2-900B-C9196B70BB80}"/>
      </w:docPartPr>
      <w:docPartBody>
        <w:p w:rsidR="00AF346A" w:rsidRDefault="00E906D0" w:rsidP="00E906D0">
          <w:pPr>
            <w:pStyle w:val="CA603429D707496B90188A31EEB5C30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8DDC7102FD64449B2EE753287D54D7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CC22FE5-33E8-4113-A413-88ADBF907CBF}"/>
      </w:docPartPr>
      <w:docPartBody>
        <w:p w:rsidR="00AF346A" w:rsidRDefault="00E906D0" w:rsidP="00E906D0">
          <w:pPr>
            <w:pStyle w:val="08DDC7102FD64449B2EE753287D54D7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D33E6A0195942DE9956C0BA5FC28EB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39F39F1-2043-45B2-B3F5-DEF98DE3622E}"/>
      </w:docPartPr>
      <w:docPartBody>
        <w:p w:rsidR="00AF346A" w:rsidRDefault="00E906D0" w:rsidP="00E906D0">
          <w:pPr>
            <w:pStyle w:val="0D33E6A0195942DE9956C0BA5FC28EB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00C063C000445D29AB1CE263F10C04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2BF668-6ABA-4BEA-BA29-88C687EE8860}"/>
      </w:docPartPr>
      <w:docPartBody>
        <w:p w:rsidR="00AF346A" w:rsidRDefault="00E906D0" w:rsidP="00E906D0">
          <w:pPr>
            <w:pStyle w:val="400C063C000445D29AB1CE263F10C04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809FAEB89E249C5A0712917D720EF1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71EE2EE-1971-45D5-9F2F-28C7F24F6B18}"/>
      </w:docPartPr>
      <w:docPartBody>
        <w:p w:rsidR="00AF346A" w:rsidRDefault="00E906D0" w:rsidP="00E906D0">
          <w:pPr>
            <w:pStyle w:val="A809FAEB89E249C5A0712917D720EF1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5A0926966F8434BA54A90FBF4834A9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49D081A-3419-44E4-8461-DB1107D5E532}"/>
      </w:docPartPr>
      <w:docPartBody>
        <w:p w:rsidR="00AF346A" w:rsidRDefault="00E906D0" w:rsidP="00E906D0">
          <w:pPr>
            <w:pStyle w:val="35A0926966F8434BA54A90FBF4834A9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03B8C97A9F04F00A11C23FE61BCABC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E6D068-7779-4F19-B641-D064AB083BE5}"/>
      </w:docPartPr>
      <w:docPartBody>
        <w:p w:rsidR="00AF346A" w:rsidRDefault="00E906D0" w:rsidP="00E906D0">
          <w:pPr>
            <w:pStyle w:val="103B8C97A9F04F00A11C23FE61BCABC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D8473123A9B4E7F92A4070FC31D602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0B99174-B333-4D55-8B17-F61A9FE33A20}"/>
      </w:docPartPr>
      <w:docPartBody>
        <w:p w:rsidR="00AF346A" w:rsidRDefault="00E906D0" w:rsidP="00E906D0">
          <w:pPr>
            <w:pStyle w:val="8D8473123A9B4E7F92A4070FC31D602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868EA22FE7143848BD8C6226F6FF15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8AD9409-C752-44C4-9560-98AC4859BAC6}"/>
      </w:docPartPr>
      <w:docPartBody>
        <w:p w:rsidR="00AF346A" w:rsidRDefault="00E906D0" w:rsidP="00E906D0">
          <w:pPr>
            <w:pStyle w:val="E868EA22FE7143848BD8C6226F6FF15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E3070A4EBB84DF497EF1CA6C2DAF52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9557D5A-71A2-4189-9A1E-800A3E12C2E4}"/>
      </w:docPartPr>
      <w:docPartBody>
        <w:p w:rsidR="00AF346A" w:rsidRDefault="00E906D0" w:rsidP="00E906D0">
          <w:pPr>
            <w:pStyle w:val="4E3070A4EBB84DF497EF1CA6C2DAF52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ADC4D8FCA7E452ABCE9B4BC5FC6086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EF4094D-23BE-4DCD-92F7-4A0BE44F8132}"/>
      </w:docPartPr>
      <w:docPartBody>
        <w:p w:rsidR="00AF346A" w:rsidRDefault="00E906D0" w:rsidP="00E906D0">
          <w:pPr>
            <w:pStyle w:val="AADC4D8FCA7E452ABCE9B4BC5FC6086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9D738983A654B8BB9163DD3E6CE30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E9925FF-4036-404F-B592-D43C6C7330F0}"/>
      </w:docPartPr>
      <w:docPartBody>
        <w:p w:rsidR="00AF346A" w:rsidRDefault="00E906D0" w:rsidP="00E906D0">
          <w:pPr>
            <w:pStyle w:val="F9D738983A654B8BB9163DD3E6CE303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37ACBF377394B4BBBCB187F1E5D752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B64880D-3ED9-430F-83F8-6AF11B5C73A9}"/>
      </w:docPartPr>
      <w:docPartBody>
        <w:p w:rsidR="00AF346A" w:rsidRDefault="00E906D0" w:rsidP="00E906D0">
          <w:pPr>
            <w:pStyle w:val="D37ACBF377394B4BBBCB187F1E5D752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CE4192464264A85ADEEC84C4BE822F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64F48A6-FBB8-4F23-B3AA-5794231DCCCC}"/>
      </w:docPartPr>
      <w:docPartBody>
        <w:p w:rsidR="00AF346A" w:rsidRDefault="00E906D0" w:rsidP="00E906D0">
          <w:pPr>
            <w:pStyle w:val="ACE4192464264A85ADEEC84C4BE822F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3A5780BC17941DAAEC1CD693BD802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0499804-BBA0-4163-AB51-80B036E641B9}"/>
      </w:docPartPr>
      <w:docPartBody>
        <w:p w:rsidR="00AF346A" w:rsidRDefault="00E906D0" w:rsidP="00E906D0">
          <w:pPr>
            <w:pStyle w:val="C3A5780BC17941DAAEC1CD693BD802E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CC268BFEB6C4E7BAB601FDAC0F8CA2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BB8EB4C-37E2-48E3-87D0-B4A2C11F79AB}"/>
      </w:docPartPr>
      <w:docPartBody>
        <w:p w:rsidR="00AF346A" w:rsidRDefault="00E906D0" w:rsidP="00E906D0">
          <w:pPr>
            <w:pStyle w:val="3CC268BFEB6C4E7BAB601FDAC0F8CA2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E7D6F64E5AB422F93B9CD7A8E35A19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967C451-F857-41E2-98BE-EB91ACEC10F7}"/>
      </w:docPartPr>
      <w:docPartBody>
        <w:p w:rsidR="00AF346A" w:rsidRDefault="00E906D0" w:rsidP="00E906D0">
          <w:pPr>
            <w:pStyle w:val="2E7D6F64E5AB422F93B9CD7A8E35A19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F878BB8F2744899AA4DAABAFC1AE2E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1FCE86-3F5B-4E86-9442-41CEB57C2DB5}"/>
      </w:docPartPr>
      <w:docPartBody>
        <w:p w:rsidR="00AF346A" w:rsidRDefault="00E906D0" w:rsidP="00E906D0">
          <w:pPr>
            <w:pStyle w:val="6F878BB8F2744899AA4DAABAFC1AE2E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86698E785EF422FB0C08A4226E8699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FCCC542-459D-4DB6-B447-EBAC9D2A5453}"/>
      </w:docPartPr>
      <w:docPartBody>
        <w:p w:rsidR="00AF346A" w:rsidRDefault="00E906D0" w:rsidP="00E906D0">
          <w:pPr>
            <w:pStyle w:val="186698E785EF422FB0C08A4226E8699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3727DACD0FA46E8BBC5DE3AF84BE50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44C13B1-16C4-4587-BF25-299A0774E1EC}"/>
      </w:docPartPr>
      <w:docPartBody>
        <w:p w:rsidR="00AF346A" w:rsidRDefault="00E906D0" w:rsidP="00E906D0">
          <w:pPr>
            <w:pStyle w:val="43727DACD0FA46E8BBC5DE3AF84BE50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17B561A2247499B92167AD157F7F2B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0655966-DC77-46C4-BF2C-90D7B0DD7B85}"/>
      </w:docPartPr>
      <w:docPartBody>
        <w:p w:rsidR="00AF346A" w:rsidRDefault="00E906D0" w:rsidP="00E906D0">
          <w:pPr>
            <w:pStyle w:val="C17B561A2247499B92167AD157F7F2B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275C1" w:rsidRDefault="00E275C1">
      <w:pPr>
        <w:spacing w:after="0" w:line="240" w:lineRule="auto"/>
      </w:pPr>
      <w:r>
        <w:separator/>
      </w:r>
    </w:p>
  </w:endnote>
  <w:endnote w:type="continuationSeparator" w:id="0">
    <w:p w:rsidR="00E275C1" w:rsidRDefault="00E275C1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???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???||||||||||?|||||||||?|||||||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ptos">
    <w:altName w:val="Calibri"/>
    <w:charset w:val="00"/>
    <w:family w:val="roman"/>
    <w:pitch w:val="default"/>
    <w:sig w:usb0="00000003" w:usb1="00000000" w:usb2="00000000" w:usb3="00000000" w:csb0="00000001" w:csb1="00000000"/>
  </w:font>
  <w:font w:name="Aptos Display">
    <w:altName w:val="Calibri"/>
    <w:charset w:val="00"/>
    <w:family w:val="roman"/>
    <w:pitch w:val="default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275C1" w:rsidRDefault="00E275C1">
      <w:pPr>
        <w:spacing w:after="0" w:line="240" w:lineRule="auto"/>
      </w:pPr>
      <w:r>
        <w:separator/>
      </w:r>
    </w:p>
  </w:footnote>
  <w:footnote w:type="continuationSeparator" w:id="0">
    <w:p w:rsidR="00E275C1" w:rsidRDefault="00E275C1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036"/>
    <w:rsid w:val="0000342B"/>
    <w:rsid w:val="00017E27"/>
    <w:rsid w:val="00031E36"/>
    <w:rsid w:val="0008306F"/>
    <w:rsid w:val="000C74E7"/>
    <w:rsid w:val="001B4134"/>
    <w:rsid w:val="001C010F"/>
    <w:rsid w:val="001C3A7B"/>
    <w:rsid w:val="0026681B"/>
    <w:rsid w:val="002A00E3"/>
    <w:rsid w:val="002A4D37"/>
    <w:rsid w:val="00340102"/>
    <w:rsid w:val="003E64ED"/>
    <w:rsid w:val="00412D3F"/>
    <w:rsid w:val="00443316"/>
    <w:rsid w:val="00450BF5"/>
    <w:rsid w:val="004546AE"/>
    <w:rsid w:val="00464FA6"/>
    <w:rsid w:val="0049046A"/>
    <w:rsid w:val="00494778"/>
    <w:rsid w:val="004C5036"/>
    <w:rsid w:val="00500CBE"/>
    <w:rsid w:val="00534280"/>
    <w:rsid w:val="005D320F"/>
    <w:rsid w:val="00634574"/>
    <w:rsid w:val="006642A2"/>
    <w:rsid w:val="0066711B"/>
    <w:rsid w:val="00693E02"/>
    <w:rsid w:val="0069559B"/>
    <w:rsid w:val="006B0AA8"/>
    <w:rsid w:val="006B2D5C"/>
    <w:rsid w:val="006E0EF0"/>
    <w:rsid w:val="007049B0"/>
    <w:rsid w:val="007234F8"/>
    <w:rsid w:val="00793785"/>
    <w:rsid w:val="007D1D87"/>
    <w:rsid w:val="00826D9B"/>
    <w:rsid w:val="008301C0"/>
    <w:rsid w:val="00844438"/>
    <w:rsid w:val="0084779C"/>
    <w:rsid w:val="0088737D"/>
    <w:rsid w:val="008B396D"/>
    <w:rsid w:val="009123F5"/>
    <w:rsid w:val="009978C9"/>
    <w:rsid w:val="009D2823"/>
    <w:rsid w:val="009D3980"/>
    <w:rsid w:val="00A00058"/>
    <w:rsid w:val="00A12F5A"/>
    <w:rsid w:val="00A3219E"/>
    <w:rsid w:val="00AC4C02"/>
    <w:rsid w:val="00AD0F8D"/>
    <w:rsid w:val="00AF346A"/>
    <w:rsid w:val="00B329FE"/>
    <w:rsid w:val="00B458D6"/>
    <w:rsid w:val="00B52F0F"/>
    <w:rsid w:val="00B73C96"/>
    <w:rsid w:val="00BE335A"/>
    <w:rsid w:val="00C03D13"/>
    <w:rsid w:val="00CA4C55"/>
    <w:rsid w:val="00CD1ED4"/>
    <w:rsid w:val="00D25BC7"/>
    <w:rsid w:val="00D63AF2"/>
    <w:rsid w:val="00D66F9C"/>
    <w:rsid w:val="00E177D8"/>
    <w:rsid w:val="00E275C1"/>
    <w:rsid w:val="00E906D0"/>
    <w:rsid w:val="00EB1390"/>
    <w:rsid w:val="00EB648C"/>
    <w:rsid w:val="00EF3CA5"/>
    <w:rsid w:val="00F322AC"/>
    <w:rsid w:val="00F52C58"/>
    <w:rsid w:val="00FF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E906D0"/>
    <w:rPr>
      <w:color w:val="808080"/>
    </w:rPr>
  </w:style>
  <w:style w:type="paragraph" w:customStyle="1" w:styleId="7D4604A48C8944649CCD04F987AB74AA">
    <w:name w:val="7D4604A48C8944649CCD04F987AB74AA"/>
    <w:rsid w:val="006B0AA8"/>
  </w:style>
  <w:style w:type="paragraph" w:customStyle="1" w:styleId="B4A7DDADBBBA4E5696350889C9037807">
    <w:name w:val="B4A7DDADBBBA4E5696350889C9037807"/>
    <w:rsid w:val="006B0AA8"/>
  </w:style>
  <w:style w:type="paragraph" w:customStyle="1" w:styleId="DED7E18747AB461EA82FB9CA83051848">
    <w:name w:val="DED7E18747AB461EA82FB9CA83051848"/>
    <w:rsid w:val="006B0AA8"/>
  </w:style>
  <w:style w:type="paragraph" w:customStyle="1" w:styleId="AA524DDC3C1F48C4A29ADAE77CAF1F9B">
    <w:name w:val="AA524DDC3C1F48C4A29ADAE77CAF1F9B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C0EB49F5B824D3886092A256A1CC3F7">
    <w:name w:val="8C0EB49F5B824D3886092A256A1CC3F7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3ADC39D01D94CDFAADE2544A6AF697F">
    <w:name w:val="A3ADC39D01D94CDFAADE2544A6AF697F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FB698DF0C3D4F4AA2F5C503376A4D61">
    <w:name w:val="7FB698DF0C3D4F4AA2F5C503376A4D61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FBFF8353B24415F9A485F08B5FE4D86">
    <w:name w:val="DFBFF8353B24415F9A485F08B5FE4D86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237D0A8B83A4246B8008FD1E2FA08F6">
    <w:name w:val="F237D0A8B83A4246B8008FD1E2FA08F6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AF35ED8F9514A199EEAF1D8376A7FAB">
    <w:name w:val="2AF35ED8F9514A199EEAF1D8376A7FAB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44F19DE6C544B81B5B8A5585C4B26C6">
    <w:name w:val="A44F19DE6C544B81B5B8A5585C4B26C6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8E8B1A5820048968C8D07C733637189">
    <w:name w:val="E8E8B1A5820048968C8D07C733637189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0196612A9F24590B3027802652FB936">
    <w:name w:val="60196612A9F24590B3027802652FB936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FFC74A24A754EE2A4CA5EDA38C19801">
    <w:name w:val="FFFC74A24A754EE2A4CA5EDA38C19801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9DDAE4EA35F4AB4A195FC4BA303F65D">
    <w:name w:val="19DDAE4EA35F4AB4A195FC4BA303F65D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21D054D07C64BED9DA0596DBF0122E6">
    <w:name w:val="721D054D07C64BED9DA0596DBF0122E6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BFE9659FFC9E4749B259A270A0DF88EA">
    <w:name w:val="BFE9659FFC9E4749B259A270A0DF88EA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BBFFF1735FA4ED28BA6C8F273FD6A3E">
    <w:name w:val="EBBFFF1735FA4ED28BA6C8F273FD6A3E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359C79E322F4FB38F3920D4EE3D097B">
    <w:name w:val="D359C79E322F4FB38F3920D4EE3D097B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E35E48CF67E496697A370C2F27AB215">
    <w:name w:val="0E35E48CF67E496697A370C2F27AB215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84CCACE3BE24253AD3E57DAB5602761">
    <w:name w:val="284CCACE3BE24253AD3E57DAB5602761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3AB420656B940E0AD6E1D5D41918533">
    <w:name w:val="E3AB420656B940E0AD6E1D5D41918533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0E679A9470B40288B13B6C7C9E36E0D">
    <w:name w:val="90E679A9470B40288B13B6C7C9E36E0D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9F311D60CF14E898DE22F7E0471F982">
    <w:name w:val="49F311D60CF14E898DE22F7E0471F982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24641164B3345F2B4FA3F53CC53DB9B">
    <w:name w:val="424641164B3345F2B4FA3F53CC53DB9B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6B9903BE27E43B1B9E0DA6BEA0D2410">
    <w:name w:val="A6B9903BE27E43B1B9E0DA6BEA0D2410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8741274116B4E2C843B922E810B289D">
    <w:name w:val="48741274116B4E2C843B922E810B289D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ADEA82EF7D248158DFF44307921A89D">
    <w:name w:val="8ADEA82EF7D248158DFF44307921A89D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C82E536EB0B4A63902ED1A3B5070203">
    <w:name w:val="CC82E536EB0B4A63902ED1A3B5070203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5EC915D4217C4DDABC7AF7D52C2A6427">
    <w:name w:val="5EC915D4217C4DDABC7AF7D52C2A6427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76F72D049E44773B94405FB39B9D6C9">
    <w:name w:val="476F72D049E44773B94405FB39B9D6C9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A0B899E7ED742D5808A0F2D1D6E91BD">
    <w:name w:val="1A0B899E7ED742D5808A0F2D1D6E91BD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5F2B02C44A540A699E635F2F06150AE">
    <w:name w:val="15F2B02C44A540A699E635F2F06150AE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33994400E644F0195105E56AC29CA0F">
    <w:name w:val="D33994400E644F0195105E56AC29CA0F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12DC1BA7F074A2B92C2D5579B00CFA9">
    <w:name w:val="312DC1BA7F074A2B92C2D5579B00CFA9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3AB21FA634E4B9294B130CAEB9C9123">
    <w:name w:val="83AB21FA634E4B9294B130CAEB9C9123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9AADAAD6B9A4012B442643CE0D659E6">
    <w:name w:val="89AADAAD6B9A4012B442643CE0D659E6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68DD88D311F47EA8AC33C637BF15BB7">
    <w:name w:val="968DD88D311F47EA8AC33C637BF15BB7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61483ED64D141E2AD4C58C31C74FFEF">
    <w:name w:val="261483ED64D141E2AD4C58C31C74FFEF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5CEDA6A1FD144C2BB4188F8EEECB21F">
    <w:name w:val="35CEDA6A1FD144C2BB4188F8EEECB21F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34CDBEF056547F2BF2C6781333EADFB">
    <w:name w:val="834CDBEF056547F2BF2C6781333EADFB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76D89E9873D4510A6FA13C3A31B3239">
    <w:name w:val="E76D89E9873D4510A6FA13C3A31B3239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A90F9D913B3449480B972330016421D">
    <w:name w:val="3A90F9D913B3449480B972330016421D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E853A0C553243E896F290E87BFEE85F">
    <w:name w:val="3E853A0C553243E896F290E87BFEE85F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A6B03928E7D4A5B8E60BB6E4BDF91A8">
    <w:name w:val="9A6B03928E7D4A5B8E60BB6E4BDF91A8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65F38BFD9D64BDA98794C64145D6CE1">
    <w:name w:val="265F38BFD9D64BDA98794C64145D6CE1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FA39603DA574ED6A30A61166505621A">
    <w:name w:val="3FA39603DA574ED6A30A61166505621A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F67AE23712149C9895D2CC21F03B06F">
    <w:name w:val="8F67AE23712149C9895D2CC21F03B06F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CFEBBE1352A4705A34941523CCB890E">
    <w:name w:val="7CFEBBE1352A4705A34941523CCB890E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77430CB9E2E4CA4A62454103A090946">
    <w:name w:val="A77430CB9E2E4CA4A62454103A090946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FDF89A1C3F648EF8331B5B698E6C4E4">
    <w:name w:val="3FDF89A1C3F648EF8331B5B698E6C4E4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67479D4E8A94F98ADB08199628BD937">
    <w:name w:val="267479D4E8A94F98ADB08199628BD937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CC8CDBF1CE8443990C8039A2AC7DE4E">
    <w:name w:val="3CC8CDBF1CE8443990C8039A2AC7DE4E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AE61FF5CA274B49AC8B1AD645099A7B">
    <w:name w:val="2AE61FF5CA274B49AC8B1AD645099A7B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5C8833E3C7704D41B9AA013414B52C94">
    <w:name w:val="5C8833E3C7704D41B9AA013414B52C94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B16B6C34FDE4F45875072A97B8E6E1C">
    <w:name w:val="4B16B6C34FDE4F45875072A97B8E6E1C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1156185A396431F9D6A46CFE5400D72">
    <w:name w:val="21156185A396431F9D6A46CFE5400D72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4009FACB6BE42779E03A5C24B7916F8">
    <w:name w:val="E4009FACB6BE42779E03A5C24B7916F8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4514FD2F6CC4BA6BA824FA353343D18">
    <w:name w:val="14514FD2F6CC4BA6BA824FA353343D18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80160CA0B364CC9BB0FD53CB9852B72">
    <w:name w:val="080160CA0B364CC9BB0FD53CB9852B72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25C9A432BC8436DAC44A22DEE999C9D">
    <w:name w:val="D25C9A432BC8436DAC44A22DEE999C9D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662A9685B574D1FB650028B5E966A15">
    <w:name w:val="8662A9685B574D1FB650028B5E966A15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F171F7CFE7341B4828C9035BF0DE15F">
    <w:name w:val="7F171F7CFE7341B4828C9035BF0DE15F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CF83BCB87104DFD9E384DE8CA9B0970">
    <w:name w:val="DCF83BCB87104DFD9E384DE8CA9B0970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BB39D62854241508B6BF709EF5305F7">
    <w:name w:val="EBB39D62854241508B6BF709EF5305F7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B97CAC7B3ECF4C36BC5323F51D7ABDAB">
    <w:name w:val="B97CAC7B3ECF4C36BC5323F51D7ABDAB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AF6F217AC2D48EBA435D7A496169CC8">
    <w:name w:val="DAF6F217AC2D48EBA435D7A496169CC8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CD2C2721A1643B389E8E8BDEFD317CA">
    <w:name w:val="ECD2C2721A1643B389E8E8BDEFD317CA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6C2763F9B6748A3851DAB0552BB337B">
    <w:name w:val="66C2763F9B6748A3851DAB0552BB337B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ADD22FB38C742CD96F29D853FCF3ED6">
    <w:name w:val="4ADD22FB38C742CD96F29D853FCF3ED6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A74FFFAED4948F9B009FC0AABCEAB6B">
    <w:name w:val="7A74FFFAED4948F9B009FC0AABCEAB6B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DB2CFEC3091423294EE0FA325C49273">
    <w:name w:val="ADB2CFEC3091423294EE0FA325C49273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9CEDDFD60474A62B5F3785994DC3D95">
    <w:name w:val="49CEDDFD60474A62B5F3785994DC3D95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BBF89F4665D54689A9566DBBA1570F55">
    <w:name w:val="BBF89F4665D54689A9566DBBA1570F55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646AF5BB22040E9BA42FDCAA67C5F82">
    <w:name w:val="0646AF5BB22040E9BA42FDCAA67C5F82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703A9A81CC94370BD5F821FC1BB2579">
    <w:name w:val="3703A9A81CC94370BD5F821FC1BB2579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D1EA0E5E33B45F8A5F9A1051A1D631B">
    <w:name w:val="CD1EA0E5E33B45F8A5F9A1051A1D631B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5F40A9F13D984CC4938BDD2076027030">
    <w:name w:val="5F40A9F13D984CC4938BDD2076027030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25330B8FFC2468D8082F1C9DCAAADD4">
    <w:name w:val="225330B8FFC2468D8082F1C9DCAAADD4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B7E09501A774462BA84689B25FE36C7">
    <w:name w:val="9B7E09501A774462BA84689B25FE36C7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CA2C434045B47A3B2BC79B17584A9D8">
    <w:name w:val="1CA2C434045B47A3B2BC79B17584A9D8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BBAB190D5EF4755A5ABE7AB0D4C8CEC">
    <w:name w:val="9BBAB190D5EF4755A5ABE7AB0D4C8CEC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A603429D707496B90188A31EEB5C301">
    <w:name w:val="CA603429D707496B90188A31EEB5C301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8DDC7102FD64449B2EE753287D54D78">
    <w:name w:val="08DDC7102FD64449B2EE753287D54D78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D33E6A0195942DE9956C0BA5FC28EBF">
    <w:name w:val="0D33E6A0195942DE9956C0BA5FC28EBF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00C063C000445D29AB1CE263F10C046">
    <w:name w:val="400C063C000445D29AB1CE263F10C046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809FAEB89E249C5A0712917D720EF14">
    <w:name w:val="A809FAEB89E249C5A0712917D720EF14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5A0926966F8434BA54A90FBF4834A93">
    <w:name w:val="35A0926966F8434BA54A90FBF4834A93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03B8C97A9F04F00A11C23FE61BCABC6">
    <w:name w:val="103B8C97A9F04F00A11C23FE61BCABC6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D8473123A9B4E7F92A4070FC31D602F">
    <w:name w:val="8D8473123A9B4E7F92A4070FC31D602F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868EA22FE7143848BD8C6226F6FF152">
    <w:name w:val="E868EA22FE7143848BD8C6226F6FF152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E3070A4EBB84DF497EF1CA6C2DAF524">
    <w:name w:val="4E3070A4EBB84DF497EF1CA6C2DAF524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ADC4D8FCA7E452ABCE9B4BC5FC6086C">
    <w:name w:val="AADC4D8FCA7E452ABCE9B4BC5FC6086C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9D738983A654B8BB9163DD3E6CE3033">
    <w:name w:val="F9D738983A654B8BB9163DD3E6CE3033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37ACBF377394B4BBBCB187F1E5D7524">
    <w:name w:val="D37ACBF377394B4BBBCB187F1E5D7524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CE4192464264A85ADEEC84C4BE822F2">
    <w:name w:val="ACE4192464264A85ADEEC84C4BE822F2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3A5780BC17941DAAEC1CD693BD802EC">
    <w:name w:val="C3A5780BC17941DAAEC1CD693BD802EC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CC268BFEB6C4E7BAB601FDAC0F8CA2F">
    <w:name w:val="3CC268BFEB6C4E7BAB601FDAC0F8CA2F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E7D6F64E5AB422F93B9CD7A8E35A19E">
    <w:name w:val="2E7D6F64E5AB422F93B9CD7A8E35A19E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F878BB8F2744899AA4DAABAFC1AE2EA">
    <w:name w:val="6F878BB8F2744899AA4DAABAFC1AE2EA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86698E785EF422FB0C08A4226E86992">
    <w:name w:val="186698E785EF422FB0C08A4226E86992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3727DACD0FA46E8BBC5DE3AF84BE506">
    <w:name w:val="43727DACD0FA46E8BBC5DE3AF84BE506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17B561A2247499B92167AD157F7F2B4">
    <w:name w:val="C17B561A2247499B92167AD157F7F2B4"/>
    <w:rsid w:val="00E906D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5C17C114F96444A2AFC824DC5CAAA1F1">
    <w:name w:val="5C17C114F96444A2AFC824DC5CAAA1F1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BDC9D7A0E93F4C6B94DC3E8B28C41797">
    <w:name w:val="BDC9D7A0E93F4C6B94DC3E8B28C41797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75679B6815844D6B6B1D02660A24784">
    <w:name w:val="075679B6815844D6B6B1D02660A24784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86FAD6813BE420F8262965F9663B77C">
    <w:name w:val="C86FAD6813BE420F8262965F9663B77C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36798E86B284211B08A8068A9E5C7E7">
    <w:name w:val="E36798E86B284211B08A8068A9E5C7E7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2F24411E4D844AAB221869EAEFC92B4">
    <w:name w:val="E2F24411E4D844AAB221869EAEFC92B4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17CEF6CFA894E0EB5109B9D419608EF">
    <w:name w:val="917CEF6CFA894E0EB5109B9D419608EF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73CBC31B2A84FDC83263E53A15A4151">
    <w:name w:val="073CBC31B2A84FDC83263E53A15A4151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33A93E7CB7449EDAFB4B8EC78623644">
    <w:name w:val="C33A93E7CB7449EDAFB4B8EC78623644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4FC18E43DA84D1B8DA6E0143E257B2C">
    <w:name w:val="44FC18E43DA84D1B8DA6E0143E257B2C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35743C0CECF4842A1964E731D8D8087">
    <w:name w:val="F35743C0CECF4842A1964E731D8D8087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23B2DFBA7EE4C83BA14E2108F282ECA">
    <w:name w:val="923B2DFBA7EE4C83BA14E2108F282ECA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5766F27A1765457F8B4EF8A2C37C415C">
    <w:name w:val="5766F27A1765457F8B4EF8A2C37C415C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D9D7A10AF954CA393918DEEE314A7B2">
    <w:name w:val="0D9D7A10AF954CA393918DEEE314A7B2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B4734F806A64B8BB715A900C55C8CCC">
    <w:name w:val="4B4734F806A64B8BB715A900C55C8CCC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566E95D6A1C40DD9F48CAE3B97BFE3F">
    <w:name w:val="3566E95D6A1C40DD9F48CAE3B97BFE3F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5806EAA5FAB4CE9BEE3FCBAFD66A17C">
    <w:name w:val="15806EAA5FAB4CE9BEE3FCBAFD66A17C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3F6E8966DC2493AAE1F98FC712AEF3F">
    <w:name w:val="63F6E8966DC2493AAE1F98FC712AEF3F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0F71BADA5554C0A8520031AA6111ADD">
    <w:name w:val="D0F71BADA5554C0A8520031AA6111ADD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B4FCD8A338A448F9706FF63CDD74B64">
    <w:name w:val="EB4FCD8A338A448F9706FF63CDD74B64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B77A91D40B374D259A743CFB0AC0E5C6">
    <w:name w:val="B77A91D40B374D259A743CFB0AC0E5C6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3EF2E5EF5D54D448F57201081006272">
    <w:name w:val="C3EF2E5EF5D54D448F57201081006272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A78D0EC7A5341F680E3F63D70EF6AD1">
    <w:name w:val="0A78D0EC7A5341F680E3F63D70EF6AD1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723137E4F1D46FC92809AC18EF963C9">
    <w:name w:val="1723137E4F1D46FC92809AC18EF963C9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52623D098434C49B7DE3F87E1AE9E38">
    <w:name w:val="A52623D098434C49B7DE3F87E1AE9E38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030E5565A0B4212A66F96E5F505ABBD">
    <w:name w:val="C030E5565A0B4212A66F96E5F505ABBD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1CD26CDC1A843BBB4FF8EF334C6CF59">
    <w:name w:val="91CD26CDC1A843BBB4FF8EF334C6CF59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9C69451C8A54EB0A6F08FCB34ED9680">
    <w:name w:val="E9C69451C8A54EB0A6F08FCB34ED9680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2BEAF7518564F0AACFC65D44B6C4D7F">
    <w:name w:val="F2BEAF7518564F0AACFC65D44B6C4D7F"/>
    <w:rsid w:val="0000342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BAFA578FADE425491C69D3ADF55245A">
    <w:name w:val="0BAFA578FADE425491C69D3ADF55245A"/>
    <w:rsid w:val="0000342B"/>
    <w:pPr>
      <w:spacing w:line="259" w:lineRule="auto"/>
    </w:pPr>
    <w:rPr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7BF56-8AC6-4AD7-B4BE-0CA30B643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</Template>
  <TotalTime>2946</TotalTime>
  <Pages>14</Pages>
  <Words>3948</Words>
  <Characters>23010</Characters>
  <Application>Microsoft Office Word</Application>
  <DocSecurity>0</DocSecurity>
  <Lines>191</Lines>
  <Paragraphs>53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26905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moharicd67</dc:creator>
  <cp:lastModifiedBy>ČEŠAREK Nejc</cp:lastModifiedBy>
  <cp:revision>35</cp:revision>
  <cp:lastPrinted>2026-02-22T11:52:00Z</cp:lastPrinted>
  <dcterms:created xsi:type="dcterms:W3CDTF">2026-02-22T10:32:00Z</dcterms:created>
  <dcterms:modified xsi:type="dcterms:W3CDTF">2026-03-12T08:21:00Z</dcterms:modified>
</cp:coreProperties>
</file>